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459547866"/>
        <w:docPartObj>
          <w:docPartGallery w:val="Cover Pages"/>
          <w:docPartUnique/>
        </w:docPartObj>
      </w:sdtPr>
      <w:sdtEndPr>
        <w:rPr>
          <w:rFonts w:ascii="Montserrat" w:eastAsia="Times New Roman" w:hAnsi="Montserrat"/>
          <w:color w:val="13283C"/>
          <w:sz w:val="18"/>
          <w:szCs w:val="18"/>
          <w:bdr w:val="none" w:sz="0" w:space="0" w:color="auto" w:frame="1"/>
          <w:lang w:eastAsia="fr-FR"/>
        </w:rPr>
      </w:sdtEndPr>
      <w:sdtContent>
        <w:p w14:paraId="5ED76E74" w14:textId="59D8895D" w:rsidR="004A5E4B" w:rsidRDefault="00E871AB">
          <w:r w:rsidRPr="001F5560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774E76E9" wp14:editId="5E3E68D2">
                    <wp:simplePos x="0" y="0"/>
                    <wp:positionH relativeFrom="column">
                      <wp:posOffset>-909320</wp:posOffset>
                    </wp:positionH>
                    <wp:positionV relativeFrom="paragraph">
                      <wp:posOffset>93980</wp:posOffset>
                    </wp:positionV>
                    <wp:extent cx="7568565" cy="866775"/>
                    <wp:effectExtent l="0" t="0" r="0" b="9525"/>
                    <wp:wrapNone/>
                    <wp:docPr id="8" name="Zone de texte 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8565" cy="8667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D9C615C" w14:textId="74E7C869" w:rsidR="004A5E4B" w:rsidRPr="00E871AB" w:rsidRDefault="00B26672" w:rsidP="00460B4F">
                                <w:pPr>
                                  <w:jc w:val="center"/>
                                  <w:rPr>
                                    <w:rFonts w:ascii="Montserrat SemiBold" w:hAnsi="Montserrat SemiBold" w:cstheme="minorHAnsi"/>
                                    <w:color w:val="0A1349"/>
                                    <w:sz w:val="48"/>
                                    <w:szCs w:val="48"/>
                                  </w:rPr>
                                </w:pPr>
                                <w:r w:rsidRPr="00E871AB">
                                  <w:rPr>
                                    <w:rFonts w:ascii="Montserrat SemiBold" w:hAnsi="Montserrat SemiBold" w:cstheme="minorHAnsi"/>
                                    <w:color w:val="0A1349"/>
                                    <w:sz w:val="48"/>
                                    <w:szCs w:val="48"/>
                                  </w:rPr>
                                  <w:t xml:space="preserve">Diagnostic </w:t>
                                </w:r>
                                <w:r w:rsidR="00E871AB" w:rsidRPr="00E871AB">
                                  <w:rPr>
                                    <w:rFonts w:ascii="Montserrat SemiBold" w:hAnsi="Montserrat SemiBold" w:cstheme="minorHAnsi"/>
                                    <w:color w:val="0A1349"/>
                                    <w:sz w:val="48"/>
                                    <w:szCs w:val="48"/>
                                  </w:rPr>
                                  <w:t xml:space="preserve">et accompagnement </w:t>
                                </w:r>
                                <w:r w:rsidR="00E871AB" w:rsidRPr="00E871AB">
                                  <w:rPr>
                                    <w:rFonts w:ascii="Montserrat SemiBold" w:hAnsi="Montserrat SemiBold" w:cstheme="minorHAnsi"/>
                                    <w:color w:val="0A1349"/>
                                    <w:sz w:val="48"/>
                                    <w:szCs w:val="48"/>
                                  </w:rPr>
                                  <w:br/>
                                  <w:t>des TPE PME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74E76E9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8" o:spid="_x0000_s1026" type="#_x0000_t202" style="position:absolute;margin-left:-71.6pt;margin-top:7.4pt;width:595.95pt;height:6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" fillcolor="white [3201]" stroked="f" strokeweight=".5pt">
                    <v:textbox>
                      <w:txbxContent>
                        <w:p w14:paraId="5D9C615C" w14:textId="74E7C869" w:rsidR="004A5E4B" w:rsidRPr="00E871AB" w:rsidRDefault="00B26672" w:rsidP="00460B4F">
                          <w:pPr>
                            <w:jc w:val="center"/>
                            <w:rPr>
                              <w:rFonts w:ascii="Montserrat SemiBold" w:hAnsi="Montserrat SemiBold" w:cstheme="minorHAnsi"/>
                              <w:color w:val="0A1349"/>
                              <w:sz w:val="48"/>
                              <w:szCs w:val="48"/>
                            </w:rPr>
                          </w:pPr>
                          <w:r w:rsidRPr="00E871AB">
                            <w:rPr>
                              <w:rFonts w:ascii="Montserrat SemiBold" w:hAnsi="Montserrat SemiBold" w:cstheme="minorHAnsi"/>
                              <w:color w:val="0A1349"/>
                              <w:sz w:val="48"/>
                              <w:szCs w:val="48"/>
                            </w:rPr>
                            <w:t xml:space="preserve">Diagnostic </w:t>
                          </w:r>
                          <w:r w:rsidR="00E871AB" w:rsidRPr="00E871AB">
                            <w:rPr>
                              <w:rFonts w:ascii="Montserrat SemiBold" w:hAnsi="Montserrat SemiBold" w:cstheme="minorHAnsi"/>
                              <w:color w:val="0A1349"/>
                              <w:sz w:val="48"/>
                              <w:szCs w:val="48"/>
                            </w:rPr>
                            <w:t xml:space="preserve">et accompagnement </w:t>
                          </w:r>
                          <w:r w:rsidR="00E871AB" w:rsidRPr="00E871AB">
                            <w:rPr>
                              <w:rFonts w:ascii="Montserrat SemiBold" w:hAnsi="Montserrat SemiBold" w:cstheme="minorHAnsi"/>
                              <w:color w:val="0A1349"/>
                              <w:sz w:val="48"/>
                              <w:szCs w:val="48"/>
                            </w:rPr>
                            <w:br/>
                            <w:t>des TPE PME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tbl>
          <w:tblPr>
            <w:tblpPr w:leftFromText="141" w:rightFromText="141" w:vertAnchor="text" w:horzAnchor="margin" w:tblpY="2160"/>
            <w:tblW w:w="5000" w:type="pct"/>
            <w:tblBorders>
              <w:top w:val="single" w:sz="4" w:space="0" w:color="961D80"/>
              <w:left w:val="single" w:sz="4" w:space="0" w:color="961D80"/>
              <w:bottom w:val="single" w:sz="4" w:space="0" w:color="961D80"/>
              <w:right w:val="single" w:sz="4" w:space="0" w:color="961D80"/>
              <w:insideH w:val="single" w:sz="4" w:space="0" w:color="961D80"/>
              <w:insideV w:val="single" w:sz="4" w:space="0" w:color="961D80"/>
            </w:tblBorders>
            <w:tblLook w:val="01E0" w:firstRow="1" w:lastRow="1" w:firstColumn="1" w:lastColumn="1" w:noHBand="0" w:noVBand="0"/>
          </w:tblPr>
          <w:tblGrid>
            <w:gridCol w:w="2755"/>
            <w:gridCol w:w="6307"/>
          </w:tblGrid>
          <w:tr w:rsidR="00E871AB" w:rsidRPr="00B26672" w14:paraId="47E3DBA1" w14:textId="77777777" w:rsidTr="00736CDB">
            <w:trPr>
              <w:trHeight w:val="635"/>
            </w:trPr>
            <w:tc>
              <w:tcPr>
                <w:tcW w:w="5000" w:type="pct"/>
                <w:gridSpan w:val="2"/>
                <w:shd w:val="clear" w:color="auto" w:fill="961D80"/>
                <w:vAlign w:val="center"/>
              </w:tcPr>
              <w:p w14:paraId="69ED18F8" w14:textId="6660FEDF" w:rsidR="00E871AB" w:rsidRPr="00B26672" w:rsidRDefault="00E871AB" w:rsidP="00E871AB">
                <w:pPr>
                  <w:rPr>
                    <w:rFonts w:ascii="Montserrat SemiBold" w:hAnsi="Montserrat SemiBold"/>
                    <w:b/>
                    <w:color w:val="FFFFFF"/>
                    <w:szCs w:val="18"/>
                  </w:rPr>
                </w:pPr>
                <w:r w:rsidRPr="00B26672">
                  <w:rPr>
                    <w:rFonts w:ascii="Montserrat SemiBold" w:hAnsi="Montserrat SemiBold"/>
                    <w:b/>
                    <w:color w:val="FFFFFF"/>
                    <w:szCs w:val="18"/>
                  </w:rPr>
                  <w:t xml:space="preserve">ENTREPRISE </w:t>
                </w:r>
                <w:proofErr w:type="spellStart"/>
                <w:r w:rsidRPr="00B26672">
                  <w:rPr>
                    <w:rFonts w:ascii="Montserrat SemiBold" w:hAnsi="Montserrat SemiBold"/>
                    <w:b/>
                    <w:color w:val="FFFFFF"/>
                    <w:szCs w:val="18"/>
                  </w:rPr>
                  <w:t>BENEFICIA</w:t>
                </w:r>
                <w:r w:rsidR="003A3C8F">
                  <w:rPr>
                    <w:rFonts w:ascii="Montserrat SemiBold" w:hAnsi="Montserrat SemiBold"/>
                    <w:b/>
                    <w:color w:val="FFFFFF"/>
                    <w:szCs w:val="18"/>
                  </w:rPr>
                  <w:t>ca</w:t>
                </w:r>
                <w:r w:rsidRPr="00B26672">
                  <w:rPr>
                    <w:rFonts w:ascii="Montserrat SemiBold" w:hAnsi="Montserrat SemiBold"/>
                    <w:b/>
                    <w:color w:val="FFFFFF"/>
                    <w:szCs w:val="18"/>
                  </w:rPr>
                  <w:t>IRE</w:t>
                </w:r>
                <w:proofErr w:type="spellEnd"/>
              </w:p>
            </w:tc>
          </w:tr>
          <w:tr w:rsidR="00E871AB" w:rsidRPr="00B26672" w14:paraId="0A750FEC" w14:textId="77777777" w:rsidTr="00736CDB">
            <w:trPr>
              <w:trHeight w:val="1076"/>
            </w:trPr>
            <w:tc>
              <w:tcPr>
                <w:tcW w:w="1520" w:type="pct"/>
                <w:vAlign w:val="center"/>
              </w:tcPr>
              <w:p w14:paraId="0B6D7ACB" w14:textId="77777777" w:rsidR="00E871AB" w:rsidRPr="00B26672" w:rsidRDefault="00E871AB" w:rsidP="00E871AB">
                <w:pPr>
                  <w:spacing w:before="120" w:after="120"/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</w:pPr>
                <w:r w:rsidRPr="00B26672"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  <w:t>Raison sociale de l’entreprise</w:t>
                </w:r>
              </w:p>
              <w:p w14:paraId="020C8648" w14:textId="77777777" w:rsidR="00E871AB" w:rsidRPr="00B26672" w:rsidRDefault="00E871AB" w:rsidP="00E871AB">
                <w:pPr>
                  <w:spacing w:before="120" w:after="120"/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</w:pPr>
                <w:r w:rsidRPr="00B26672"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  <w:t>CP Ville</w:t>
                </w:r>
              </w:p>
              <w:p w14:paraId="3588250A" w14:textId="77777777" w:rsidR="00E871AB" w:rsidRPr="00B26672" w:rsidRDefault="00E871AB" w:rsidP="00E871AB">
                <w:pPr>
                  <w:spacing w:before="120" w:after="120"/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</w:pPr>
                <w:r w:rsidRPr="00B26672"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  <w:t>SIREN</w:t>
                </w:r>
              </w:p>
            </w:tc>
            <w:tc>
              <w:tcPr>
                <w:tcW w:w="3480" w:type="pct"/>
                <w:vAlign w:val="center"/>
              </w:tcPr>
              <w:p w14:paraId="20AB9260" w14:textId="196DBBA3" w:rsidR="001F72A0" w:rsidRDefault="003A3C8F" w:rsidP="00047A49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Montserrat-Regular" w:hAnsi="Montserrat-Regular" w:cs="Montserrat-Regular"/>
                    <w:color w:val="13283C"/>
                    <w:sz w:val="18"/>
                    <w:szCs w:val="18"/>
                  </w:rPr>
                </w:pPr>
                <w:r>
                  <w:rPr>
                    <w:rFonts w:ascii="Montserrat-Regular" w:hAnsi="Montserrat-Regular" w:cs="Montserrat-Regular"/>
                    <w:color w:val="13283C"/>
                    <w:sz w:val="18"/>
                    <w:szCs w:val="18"/>
                  </w:rPr>
                  <w:t xml:space="preserve">CAPS </w:t>
                </w:r>
              </w:p>
              <w:p w14:paraId="7E18973D" w14:textId="77777777" w:rsidR="003A3C8F" w:rsidRDefault="003A3C8F" w:rsidP="00047A49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Montserrat-Regular" w:hAnsi="Montserrat-Regular" w:cs="Montserrat-Regular"/>
                    <w:color w:val="13283C"/>
                    <w:sz w:val="18"/>
                    <w:szCs w:val="18"/>
                  </w:rPr>
                </w:pPr>
              </w:p>
              <w:p w14:paraId="0D64233E" w14:textId="207C1E8A" w:rsidR="003A3C8F" w:rsidRDefault="003A3C8F" w:rsidP="00047A49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Montserrat-Regular" w:hAnsi="Montserrat-Regular" w:cs="Montserrat-Regular"/>
                    <w:color w:val="13283C"/>
                    <w:sz w:val="18"/>
                    <w:szCs w:val="18"/>
                  </w:rPr>
                </w:pPr>
                <w:r w:rsidRPr="00A60E84">
                  <w:rPr>
                    <w:rFonts w:ascii="Montserrat Medium" w:hAnsi="Montserrat Medium"/>
                    <w:color w:val="0A1349" w:themeColor="text1"/>
                    <w:sz w:val="18"/>
                    <w:szCs w:val="18"/>
                  </w:rPr>
                  <w:t>01</w:t>
                </w:r>
                <w:r>
                  <w:rPr>
                    <w:rFonts w:ascii="Montserrat Medium" w:hAnsi="Montserrat Medium"/>
                    <w:color w:val="0A1349" w:themeColor="text1"/>
                    <w:sz w:val="18"/>
                    <w:szCs w:val="18"/>
                  </w:rPr>
                  <w:t>25</w:t>
                </w:r>
                <w:r w:rsidRPr="00A60E84">
                  <w:rPr>
                    <w:rFonts w:ascii="Montserrat Medium" w:hAnsi="Montserrat Medium"/>
                    <w:color w:val="0A1349" w:themeColor="text1"/>
                    <w:sz w:val="18"/>
                    <w:szCs w:val="18"/>
                  </w:rPr>
                  <w:t xml:space="preserve">0 </w:t>
                </w:r>
                <w:r>
                  <w:rPr>
                    <w:rFonts w:ascii="Montserrat Medium" w:hAnsi="Montserrat Medium"/>
                    <w:color w:val="0A1349" w:themeColor="text1"/>
                    <w:sz w:val="18"/>
                    <w:szCs w:val="18"/>
                  </w:rPr>
                  <w:t>–</w:t>
                </w:r>
                <w:r w:rsidRPr="00A60E84">
                  <w:rPr>
                    <w:rFonts w:ascii="Montserrat Medium" w:hAnsi="Montserrat Medium"/>
                    <w:color w:val="0A1349" w:themeColor="text1"/>
                    <w:sz w:val="18"/>
                    <w:szCs w:val="18"/>
                  </w:rPr>
                  <w:t xml:space="preserve"> </w:t>
                </w:r>
                <w:r>
                  <w:rPr>
                    <w:rFonts w:ascii="Montserrat Medium" w:hAnsi="Montserrat Medium"/>
                    <w:color w:val="0A1349" w:themeColor="text1"/>
                    <w:sz w:val="18"/>
                    <w:szCs w:val="18"/>
                  </w:rPr>
                  <w:t>VILLEREVERSURE</w:t>
                </w:r>
              </w:p>
              <w:p w14:paraId="7A9FB4AE" w14:textId="5BF8D39C" w:rsidR="00050FEF" w:rsidRDefault="00050FEF" w:rsidP="00047A49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Montserrat-Regular" w:hAnsi="Montserrat-Regular" w:cs="Montserrat-Regular"/>
                    <w:color w:val="13283C"/>
                    <w:sz w:val="18"/>
                    <w:szCs w:val="18"/>
                  </w:rPr>
                </w:pPr>
              </w:p>
              <w:p w14:paraId="33A98C38" w14:textId="44D483D3" w:rsidR="00050FEF" w:rsidRPr="00B26672" w:rsidRDefault="003A3C8F" w:rsidP="00DA783C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</w:pPr>
                <w:r w:rsidRPr="00670E2C">
                  <w:rPr>
                    <w:rFonts w:ascii="Montserrat Medium" w:hAnsi="Montserrat Medium"/>
                    <w:color w:val="0A1349" w:themeColor="text1"/>
                    <w:sz w:val="18"/>
                    <w:szCs w:val="18"/>
                  </w:rPr>
                  <w:t>414</w:t>
                </w:r>
                <w:r>
                  <w:rPr>
                    <w:rFonts w:ascii="Montserrat Medium" w:hAnsi="Montserrat Medium"/>
                    <w:color w:val="0A1349" w:themeColor="text1"/>
                    <w:sz w:val="18"/>
                    <w:szCs w:val="18"/>
                  </w:rPr>
                  <w:t xml:space="preserve"> </w:t>
                </w:r>
                <w:r w:rsidRPr="00670E2C">
                  <w:rPr>
                    <w:rFonts w:ascii="Montserrat Medium" w:hAnsi="Montserrat Medium"/>
                    <w:color w:val="0A1349" w:themeColor="text1"/>
                    <w:sz w:val="18"/>
                    <w:szCs w:val="18"/>
                  </w:rPr>
                  <w:t>638</w:t>
                </w:r>
                <w:r>
                  <w:rPr>
                    <w:rFonts w:ascii="Montserrat Medium" w:hAnsi="Montserrat Medium"/>
                    <w:color w:val="0A1349" w:themeColor="text1"/>
                    <w:sz w:val="18"/>
                    <w:szCs w:val="18"/>
                  </w:rPr>
                  <w:t xml:space="preserve"> </w:t>
                </w:r>
                <w:r w:rsidRPr="00670E2C">
                  <w:rPr>
                    <w:rFonts w:ascii="Montserrat Medium" w:hAnsi="Montserrat Medium"/>
                    <w:color w:val="0A1349" w:themeColor="text1"/>
                    <w:sz w:val="18"/>
                    <w:szCs w:val="18"/>
                  </w:rPr>
                  <w:t>817</w:t>
                </w:r>
              </w:p>
            </w:tc>
          </w:tr>
          <w:tr w:rsidR="00E871AB" w:rsidRPr="00B26672" w14:paraId="0BD18ABE" w14:textId="77777777" w:rsidTr="00736CDB">
            <w:trPr>
              <w:trHeight w:val="483"/>
            </w:trPr>
            <w:tc>
              <w:tcPr>
                <w:tcW w:w="1520" w:type="pct"/>
                <w:vAlign w:val="center"/>
              </w:tcPr>
              <w:p w14:paraId="47F08077" w14:textId="77777777" w:rsidR="00E871AB" w:rsidRPr="00B26672" w:rsidRDefault="00E871AB" w:rsidP="00785A44">
                <w:pPr>
                  <w:spacing w:after="0"/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</w:pPr>
                <w:r w:rsidRPr="00B26672"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  <w:t>Effectif</w:t>
                </w:r>
              </w:p>
            </w:tc>
            <w:tc>
              <w:tcPr>
                <w:tcW w:w="3480" w:type="pct"/>
                <w:vAlign w:val="center"/>
              </w:tcPr>
              <w:p w14:paraId="707D23C1" w14:textId="1B46C71A" w:rsidR="00E871AB" w:rsidRPr="00B26672" w:rsidRDefault="00000000" w:rsidP="000903D6">
                <w:pPr>
                  <w:tabs>
                    <w:tab w:val="left" w:pos="1812"/>
                    <w:tab w:val="left" w:pos="3744"/>
                  </w:tabs>
                  <w:spacing w:after="0"/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</w:pPr>
                <w:sdt>
                  <w:sdtPr>
                    <w:rPr>
                      <w:rFonts w:ascii="Montserrat Medium" w:hAnsi="Montserrat Medium"/>
                      <w:color w:val="0A1349" w:themeColor="accent6"/>
                      <w:sz w:val="18"/>
                      <w:szCs w:val="18"/>
                    </w:rPr>
                    <w:id w:val="-179612627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5971A5">
                      <w:rPr>
                        <w:rFonts w:ascii="MS Gothic" w:eastAsia="MS Gothic" w:hAnsi="MS Gothic" w:hint="eastAsia"/>
                        <w:color w:val="0A1349" w:themeColor="accent6"/>
                        <w:sz w:val="18"/>
                        <w:szCs w:val="18"/>
                      </w:rPr>
                      <w:t>☐</w:t>
                    </w:r>
                  </w:sdtContent>
                </w:sdt>
                <w:r w:rsidR="00E871AB" w:rsidRPr="00E871AB"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  <w:t xml:space="preserve"> Moins de 11 </w:t>
                </w:r>
                <w:r w:rsidR="00E871AB" w:rsidRPr="00E871AB"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  <w:tab/>
                </w:r>
                <w:sdt>
                  <w:sdtPr>
                    <w:rPr>
                      <w:rFonts w:ascii="Montserrat Medium" w:hAnsi="Montserrat Medium"/>
                      <w:color w:val="0A1349" w:themeColor="accent6"/>
                      <w:sz w:val="18"/>
                      <w:szCs w:val="18"/>
                    </w:rPr>
                    <w:id w:val="-184963190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2B0242">
                      <w:rPr>
                        <w:rFonts w:ascii="MS Gothic" w:eastAsia="MS Gothic" w:hAnsi="MS Gothic" w:hint="eastAsia"/>
                        <w:color w:val="0A1349" w:themeColor="accent6"/>
                        <w:sz w:val="18"/>
                        <w:szCs w:val="18"/>
                      </w:rPr>
                      <w:t>☐</w:t>
                    </w:r>
                  </w:sdtContent>
                </w:sdt>
                <w:r w:rsidR="00E871AB" w:rsidRPr="00E871AB"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  <w:t xml:space="preserve"> 11 à 49</w:t>
                </w:r>
                <w:r w:rsidR="00E871AB" w:rsidRPr="00E871AB"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  <w:tab/>
                </w:r>
                <w:sdt>
                  <w:sdtPr>
                    <w:rPr>
                      <w:rFonts w:ascii="Montserrat Medium" w:hAnsi="Montserrat Medium"/>
                      <w:color w:val="0A1349" w:themeColor="accent6"/>
                      <w:sz w:val="18"/>
                      <w:szCs w:val="18"/>
                    </w:rPr>
                    <w:id w:val="-29290775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3A3C8F">
                      <w:rPr>
                        <w:rFonts w:ascii="MS Gothic" w:eastAsia="MS Gothic" w:hAnsi="MS Gothic" w:hint="eastAsia"/>
                        <w:color w:val="0A1349" w:themeColor="accent6"/>
                        <w:sz w:val="18"/>
                        <w:szCs w:val="18"/>
                      </w:rPr>
                      <w:t>☐</w:t>
                    </w:r>
                  </w:sdtContent>
                </w:sdt>
                <w:r w:rsidR="00E871AB" w:rsidRPr="00E871AB"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  <w:t xml:space="preserve"> 50 à 299</w:t>
                </w:r>
              </w:p>
            </w:tc>
          </w:tr>
          <w:tr w:rsidR="00812461" w:rsidRPr="00B26672" w14:paraId="19C1FD3D" w14:textId="77777777" w:rsidTr="00736CDB">
            <w:trPr>
              <w:trHeight w:val="1773"/>
            </w:trPr>
            <w:tc>
              <w:tcPr>
                <w:tcW w:w="1520" w:type="pct"/>
                <w:vAlign w:val="center"/>
              </w:tcPr>
              <w:p w14:paraId="00C45698" w14:textId="77777777" w:rsidR="00812461" w:rsidRPr="00B26672" w:rsidRDefault="00812461" w:rsidP="00812461">
                <w:pPr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</w:pPr>
                <w:r w:rsidRPr="00B26672"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  <w:t>Convention collective</w:t>
                </w:r>
              </w:p>
            </w:tc>
            <w:tc>
              <w:tcPr>
                <w:tcW w:w="3480" w:type="pct"/>
                <w:vAlign w:val="center"/>
              </w:tcPr>
              <w:p w14:paraId="40731661" w14:textId="332CFB33" w:rsidR="00812461" w:rsidRDefault="00000000" w:rsidP="00812461">
                <w:pPr>
                  <w:tabs>
                    <w:tab w:val="left" w:pos="3226"/>
                  </w:tabs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</w:pPr>
                <w:sdt>
                  <w:sdtPr>
                    <w:rPr>
                      <w:rFonts w:ascii="Montserrat Medium" w:hAnsi="Montserrat Medium"/>
                      <w:color w:val="0A1349" w:themeColor="accent6"/>
                      <w:sz w:val="18"/>
                      <w:szCs w:val="18"/>
                    </w:rPr>
                    <w:id w:val="160692013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2B0242">
                      <w:rPr>
                        <w:rFonts w:ascii="MS Gothic" w:eastAsia="MS Gothic" w:hAnsi="MS Gothic" w:hint="eastAsia"/>
                        <w:color w:val="0A1349" w:themeColor="accent6"/>
                        <w:sz w:val="18"/>
                        <w:szCs w:val="18"/>
                      </w:rPr>
                      <w:t>☐</w:t>
                    </w:r>
                  </w:sdtContent>
                </w:sdt>
                <w:r w:rsidR="00812461" w:rsidRPr="00E871AB"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  <w:t xml:space="preserve"> Industries chimiques</w:t>
                </w:r>
                <w:r w:rsidR="00812461" w:rsidRPr="00E871AB"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  <w:tab/>
                </w:r>
                <w:sdt>
                  <w:sdtPr>
                    <w:rPr>
                      <w:rFonts w:ascii="Montserrat Medium" w:hAnsi="Montserrat Medium"/>
                      <w:color w:val="0A1349" w:themeColor="accent6"/>
                      <w:sz w:val="18"/>
                      <w:szCs w:val="18"/>
                    </w:rPr>
                    <w:id w:val="191034010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2B0242">
                      <w:rPr>
                        <w:rFonts w:ascii="MS Gothic" w:eastAsia="MS Gothic" w:hAnsi="MS Gothic" w:hint="eastAsia"/>
                        <w:color w:val="0A1349" w:themeColor="accent6"/>
                        <w:sz w:val="18"/>
                        <w:szCs w:val="18"/>
                      </w:rPr>
                      <w:t>☐</w:t>
                    </w:r>
                  </w:sdtContent>
                </w:sdt>
                <w:r w:rsidR="00812461" w:rsidRPr="00E871AB"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  <w:t xml:space="preserve"> Industrie du pétrole </w:t>
                </w:r>
              </w:p>
              <w:p w14:paraId="1A2E5A69" w14:textId="04478331" w:rsidR="00812461" w:rsidRDefault="00000000" w:rsidP="00812461">
                <w:pPr>
                  <w:tabs>
                    <w:tab w:val="left" w:pos="3226"/>
                  </w:tabs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</w:pPr>
                <w:sdt>
                  <w:sdtPr>
                    <w:rPr>
                      <w:rFonts w:ascii="Montserrat Medium" w:hAnsi="Montserrat Medium"/>
                      <w:color w:val="0A1349" w:themeColor="accent6"/>
                      <w:sz w:val="18"/>
                      <w:szCs w:val="18"/>
                    </w:rPr>
                    <w:id w:val="-109693088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2B0242">
                      <w:rPr>
                        <w:rFonts w:ascii="MS Gothic" w:eastAsia="MS Gothic" w:hAnsi="MS Gothic" w:hint="eastAsia"/>
                        <w:color w:val="0A1349" w:themeColor="accent6"/>
                        <w:sz w:val="18"/>
                        <w:szCs w:val="18"/>
                      </w:rPr>
                      <w:t>☐</w:t>
                    </w:r>
                  </w:sdtContent>
                </w:sdt>
                <w:r w:rsidR="00812461" w:rsidRPr="00E871AB"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  <w:t xml:space="preserve">Entreprises du médicament </w:t>
                </w:r>
                <w:r w:rsidR="00812461" w:rsidRPr="00E871AB"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  <w:tab/>
                </w:r>
                <w:sdt>
                  <w:sdtPr>
                    <w:rPr>
                      <w:rFonts w:ascii="Montserrat Medium" w:hAnsi="Montserrat Medium"/>
                      <w:color w:val="0A1349" w:themeColor="accent6"/>
                      <w:sz w:val="18"/>
                      <w:szCs w:val="18"/>
                    </w:rPr>
                    <w:id w:val="1346372227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F535DC">
                      <w:rPr>
                        <w:rFonts w:ascii="MS Gothic" w:eastAsia="MS Gothic" w:hAnsi="MS Gothic" w:hint="eastAsia"/>
                        <w:color w:val="0A1349" w:themeColor="accent6"/>
                        <w:sz w:val="18"/>
                        <w:szCs w:val="18"/>
                      </w:rPr>
                      <w:t>☒</w:t>
                    </w:r>
                  </w:sdtContent>
                </w:sdt>
                <w:r w:rsidR="00812461" w:rsidRPr="00E871AB"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  <w:t xml:space="preserve"> Industrie de la Plasturgie </w:t>
                </w:r>
              </w:p>
              <w:p w14:paraId="7F4F3972" w14:textId="631EE174" w:rsidR="00812461" w:rsidRPr="00E871AB" w:rsidRDefault="00000000" w:rsidP="00812461">
                <w:pPr>
                  <w:tabs>
                    <w:tab w:val="left" w:pos="3226"/>
                  </w:tabs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</w:pPr>
                <w:sdt>
                  <w:sdtPr>
                    <w:rPr>
                      <w:rFonts w:ascii="Montserrat Medium" w:hAnsi="Montserrat Medium"/>
                      <w:color w:val="0A1349" w:themeColor="accent6"/>
                      <w:sz w:val="18"/>
                      <w:szCs w:val="18"/>
                    </w:rPr>
                    <w:id w:val="145274859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2B0242">
                      <w:rPr>
                        <w:rFonts w:ascii="MS Gothic" w:eastAsia="MS Gothic" w:hAnsi="MS Gothic" w:hint="eastAsia"/>
                        <w:color w:val="0A1349" w:themeColor="accent6"/>
                        <w:sz w:val="18"/>
                        <w:szCs w:val="18"/>
                      </w:rPr>
                      <w:t>☐</w:t>
                    </w:r>
                  </w:sdtContent>
                </w:sdt>
                <w:r w:rsidR="00812461" w:rsidRPr="00E871AB"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  <w:t xml:space="preserve"> Industrie de la</w:t>
                </w:r>
                <w:r w:rsidR="00812461"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  <w:t xml:space="preserve"> métallurgie</w:t>
                </w:r>
              </w:p>
              <w:p w14:paraId="4F08A580" w14:textId="5CC58CA0" w:rsidR="00812461" w:rsidRPr="00B26672" w:rsidRDefault="00000000" w:rsidP="00812461">
                <w:pPr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</w:pPr>
                <w:sdt>
                  <w:sdtPr>
                    <w:rPr>
                      <w:rFonts w:ascii="Montserrat Medium" w:hAnsi="Montserrat Medium"/>
                      <w:color w:val="0A1349" w:themeColor="accent6"/>
                      <w:sz w:val="18"/>
                      <w:szCs w:val="18"/>
                    </w:rPr>
                    <w:id w:val="31353777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2B0242">
                      <w:rPr>
                        <w:rFonts w:ascii="MS Gothic" w:eastAsia="MS Gothic" w:hAnsi="MS Gothic" w:hint="eastAsia"/>
                        <w:color w:val="0A1349" w:themeColor="accent6"/>
                        <w:sz w:val="18"/>
                        <w:szCs w:val="18"/>
                      </w:rPr>
                      <w:t>☐</w:t>
                    </w:r>
                  </w:sdtContent>
                </w:sdt>
                <w:r w:rsidR="00812461" w:rsidRPr="00E871AB"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  <w:t xml:space="preserve"> </w:t>
                </w:r>
                <w:r w:rsidR="00812461"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  <w:t>F</w:t>
                </w:r>
                <w:r w:rsidR="00812461" w:rsidRPr="00E871AB"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  <w:t xml:space="preserve">abrication et du commerce des produits à usage pharmaceutique, Parapharmaceutique et vétérinaire </w:t>
                </w:r>
              </w:p>
            </w:tc>
          </w:tr>
        </w:tbl>
        <w:tbl>
          <w:tblPr>
            <w:tblpPr w:leftFromText="141" w:rightFromText="141" w:vertAnchor="text" w:horzAnchor="margin" w:tblpY="6795"/>
            <w:tblW w:w="4998" w:type="pct"/>
            <w:tblBorders>
              <w:top w:val="single" w:sz="4" w:space="0" w:color="961D80"/>
              <w:left w:val="single" w:sz="4" w:space="0" w:color="961D80"/>
              <w:bottom w:val="single" w:sz="4" w:space="0" w:color="961D80"/>
              <w:right w:val="single" w:sz="4" w:space="0" w:color="961D80"/>
              <w:insideH w:val="single" w:sz="4" w:space="0" w:color="961D80"/>
              <w:insideV w:val="single" w:sz="4" w:space="0" w:color="961D80"/>
            </w:tblBorders>
            <w:tblLook w:val="01E0" w:firstRow="1" w:lastRow="1" w:firstColumn="1" w:lastColumn="1" w:noHBand="0" w:noVBand="0"/>
          </w:tblPr>
          <w:tblGrid>
            <w:gridCol w:w="2714"/>
            <w:gridCol w:w="6344"/>
          </w:tblGrid>
          <w:tr w:rsidR="00E871AB" w:rsidRPr="00186F1E" w14:paraId="53C2B418" w14:textId="77777777" w:rsidTr="00736CDB">
            <w:trPr>
              <w:trHeight w:val="635"/>
            </w:trPr>
            <w:tc>
              <w:tcPr>
                <w:tcW w:w="5000" w:type="pct"/>
                <w:gridSpan w:val="2"/>
                <w:shd w:val="clear" w:color="auto" w:fill="961D80"/>
                <w:vAlign w:val="center"/>
              </w:tcPr>
              <w:p w14:paraId="0357A0DB" w14:textId="77777777" w:rsidR="00E871AB" w:rsidRPr="00186F1E" w:rsidRDefault="00E871AB" w:rsidP="00E871AB">
                <w:pPr>
                  <w:rPr>
                    <w:rFonts w:ascii="Verdana" w:hAnsi="Verdana"/>
                    <w:b/>
                    <w:color w:val="FFFFFF"/>
                    <w:szCs w:val="18"/>
                  </w:rPr>
                </w:pPr>
                <w:r w:rsidRPr="00B26672">
                  <w:rPr>
                    <w:rFonts w:ascii="Montserrat SemiBold" w:hAnsi="Montserrat SemiBold"/>
                    <w:b/>
                    <w:color w:val="FFFFFF"/>
                    <w:szCs w:val="18"/>
                  </w:rPr>
                  <w:t>CABINET CONSEIL</w:t>
                </w:r>
              </w:p>
            </w:tc>
          </w:tr>
          <w:tr w:rsidR="00E871AB" w:rsidRPr="00A74D43" w14:paraId="03B6B651" w14:textId="77777777" w:rsidTr="00736CDB">
            <w:trPr>
              <w:trHeight w:val="627"/>
            </w:trPr>
            <w:tc>
              <w:tcPr>
                <w:tcW w:w="1498" w:type="pct"/>
                <w:vAlign w:val="center"/>
              </w:tcPr>
              <w:p w14:paraId="6F83E1F2" w14:textId="77777777" w:rsidR="00E871AB" w:rsidRPr="00E871AB" w:rsidRDefault="00E871AB" w:rsidP="00E871AB">
                <w:pPr>
                  <w:spacing w:after="0" w:line="240" w:lineRule="auto"/>
                  <w:ind w:left="360"/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</w:pPr>
                <w:r w:rsidRPr="00E871AB"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  <w:t>Prestataire</w:t>
                </w:r>
              </w:p>
              <w:p w14:paraId="317FE9F7" w14:textId="77777777" w:rsidR="00E871AB" w:rsidRPr="00E871AB" w:rsidRDefault="00E871AB" w:rsidP="00E871AB">
                <w:pPr>
                  <w:spacing w:before="120" w:after="120"/>
                  <w:ind w:left="360"/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</w:pPr>
                <w:r w:rsidRPr="00E871AB"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  <w:t>Nom du consultant</w:t>
                </w:r>
              </w:p>
            </w:tc>
            <w:tc>
              <w:tcPr>
                <w:tcW w:w="3502" w:type="pct"/>
                <w:vAlign w:val="center"/>
              </w:tcPr>
              <w:p w14:paraId="133F75AF" w14:textId="7DBB3DA9" w:rsidR="00E871AB" w:rsidRPr="00B26672" w:rsidRDefault="00DA783C" w:rsidP="00785A44">
                <w:pPr>
                  <w:spacing w:before="120"/>
                  <w:ind w:left="142"/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</w:pPr>
                <w:r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  <w:t>POLYVIA SOLUTIONS</w:t>
                </w:r>
              </w:p>
              <w:p w14:paraId="049282F5" w14:textId="427E0826" w:rsidR="00E871AB" w:rsidRPr="00B26672" w:rsidRDefault="00D007B9" w:rsidP="00E871AB">
                <w:pPr>
                  <w:ind w:left="142"/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</w:pPr>
                <w:r w:rsidRPr="00D007B9">
                  <w:rPr>
                    <w:rFonts w:ascii="Montserrat Medium" w:hAnsi="Montserrat Medium"/>
                    <w:b/>
                    <w:bCs/>
                    <w:sz w:val="18"/>
                    <w:szCs w:val="18"/>
                  </w:rPr>
                  <w:t>Eric BRAIE</w:t>
                </w:r>
                <w:r w:rsidR="00992754" w:rsidRPr="00D007B9">
                  <w:rPr>
                    <w:rFonts w:ascii="Montserrat Medium" w:hAnsi="Montserrat Medium"/>
                    <w:sz w:val="18"/>
                    <w:szCs w:val="18"/>
                  </w:rPr>
                  <w:t xml:space="preserve"> </w:t>
                </w:r>
              </w:p>
            </w:tc>
          </w:tr>
          <w:tr w:rsidR="00E871AB" w:rsidRPr="00A74D43" w14:paraId="7F921A42" w14:textId="77777777" w:rsidTr="00736CDB">
            <w:trPr>
              <w:trHeight w:val="637"/>
            </w:trPr>
            <w:tc>
              <w:tcPr>
                <w:tcW w:w="1498" w:type="pct"/>
                <w:vAlign w:val="center"/>
              </w:tcPr>
              <w:p w14:paraId="137CF594" w14:textId="77777777" w:rsidR="00E871AB" w:rsidRPr="00E871AB" w:rsidRDefault="00E871AB" w:rsidP="00E871AB">
                <w:pPr>
                  <w:spacing w:before="120" w:after="120"/>
                  <w:ind w:left="360"/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</w:pPr>
                <w:r w:rsidRPr="00E871AB"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  <w:t>Nom et qualité des personnes rencontrées</w:t>
                </w:r>
              </w:p>
            </w:tc>
            <w:tc>
              <w:tcPr>
                <w:tcW w:w="3502" w:type="pct"/>
                <w:vAlign w:val="center"/>
              </w:tcPr>
              <w:p w14:paraId="3BE5F26D" w14:textId="63290639" w:rsidR="00E871AB" w:rsidRPr="00B26672" w:rsidRDefault="003A3C8F" w:rsidP="00E871AB">
                <w:pPr>
                  <w:ind w:left="142"/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</w:pPr>
                <w:r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  <w:t xml:space="preserve">Coralie MARTINAUD - </w:t>
                </w:r>
                <w:r w:rsidRPr="00EF0AE5">
                  <w:rPr>
                    <w:rFonts w:ascii="Arial" w:hAnsi="Arial" w:cs="Arial"/>
                    <w:b/>
                    <w:bCs/>
                    <w:i/>
                    <w:iCs/>
                    <w:color w:val="000000"/>
                    <w:sz w:val="23"/>
                    <w:szCs w:val="23"/>
                  </w:rPr>
                  <w:t xml:space="preserve"> </w:t>
                </w:r>
                <w:r w:rsidRPr="00EF0AE5"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  <w:t>Directrice de sites / Achats &amp; Ressources Humaines</w:t>
                </w:r>
                <w:r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  <w:t xml:space="preserve"> - </w:t>
                </w:r>
                <w:r w:rsidRPr="003A3C8F">
                  <w:rPr>
                    <w:rFonts w:ascii="Montserrat Medium" w:hAnsi="Montserrat Medium"/>
                    <w:b/>
                    <w:bCs/>
                    <w:color w:val="EE0000"/>
                    <w:sz w:val="18"/>
                    <w:szCs w:val="18"/>
                  </w:rPr>
                  <w:t xml:space="preserve"> A COMPLETER</w:t>
                </w:r>
                <w:r w:rsidRPr="003A3C8F">
                  <w:rPr>
                    <w:rFonts w:ascii="Montserrat Medium" w:hAnsi="Montserrat Medium"/>
                    <w:color w:val="EE0000"/>
                    <w:sz w:val="18"/>
                    <w:szCs w:val="18"/>
                  </w:rPr>
                  <w:t xml:space="preserve">  </w:t>
                </w:r>
              </w:p>
            </w:tc>
          </w:tr>
          <w:tr w:rsidR="00E871AB" w:rsidRPr="00A74D43" w14:paraId="2C06CE16" w14:textId="77777777" w:rsidTr="00736CDB">
            <w:trPr>
              <w:trHeight w:val="986"/>
            </w:trPr>
            <w:tc>
              <w:tcPr>
                <w:tcW w:w="1498" w:type="pct"/>
                <w:vAlign w:val="center"/>
              </w:tcPr>
              <w:p w14:paraId="23064DF0" w14:textId="77777777" w:rsidR="00E871AB" w:rsidRPr="00E871AB" w:rsidRDefault="00E871AB" w:rsidP="00E871AB">
                <w:pPr>
                  <w:spacing w:after="0" w:line="240" w:lineRule="auto"/>
                  <w:ind w:left="360"/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</w:pPr>
                <w:r w:rsidRPr="00E871AB"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  <w:t xml:space="preserve">Durée de la prestation </w:t>
                </w:r>
              </w:p>
              <w:p w14:paraId="43E8C2AF" w14:textId="77777777" w:rsidR="00E871AB" w:rsidRPr="00E871AB" w:rsidRDefault="00E871AB" w:rsidP="00E871AB">
                <w:pPr>
                  <w:spacing w:before="120" w:after="120"/>
                  <w:ind w:left="360"/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</w:pPr>
                <w:r w:rsidRPr="00E871AB"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  <w:t xml:space="preserve">Date de restitution </w:t>
                </w:r>
              </w:p>
            </w:tc>
            <w:tc>
              <w:tcPr>
                <w:tcW w:w="3502" w:type="pct"/>
                <w:vAlign w:val="center"/>
              </w:tcPr>
              <w:p w14:paraId="17C5DD18" w14:textId="232237AC" w:rsidR="004956A6" w:rsidRDefault="00D007B9" w:rsidP="00E871AB">
                <w:pPr>
                  <w:ind w:left="142"/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</w:pPr>
                <w:r w:rsidRPr="00D007B9">
                  <w:rPr>
                    <w:rFonts w:ascii="Montserrat Medium" w:hAnsi="Montserrat Medium"/>
                    <w:sz w:val="18"/>
                    <w:szCs w:val="18"/>
                  </w:rPr>
                  <w:t>7,5</w:t>
                </w:r>
                <w:r w:rsidR="003A3C8F" w:rsidRPr="00D007B9">
                  <w:rPr>
                    <w:rFonts w:ascii="Montserrat Medium" w:hAnsi="Montserrat Medium"/>
                    <w:sz w:val="18"/>
                    <w:szCs w:val="18"/>
                  </w:rPr>
                  <w:t xml:space="preserve"> </w:t>
                </w:r>
                <w:r w:rsidR="00F86E5A" w:rsidRPr="00D007B9">
                  <w:rPr>
                    <w:rFonts w:ascii="Montserrat Medium" w:hAnsi="Montserrat Medium"/>
                    <w:sz w:val="18"/>
                    <w:szCs w:val="18"/>
                  </w:rPr>
                  <w:t xml:space="preserve"> </w:t>
                </w:r>
                <w:r w:rsidR="00F86E5A"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  <w:t>jour(s)</w:t>
                </w:r>
              </w:p>
              <w:p w14:paraId="53818CE3" w14:textId="6A9ED669" w:rsidR="00F535DC" w:rsidRPr="00B26672" w:rsidRDefault="00D007B9" w:rsidP="00E871AB">
                <w:pPr>
                  <w:ind w:left="142"/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</w:pPr>
                <w:r>
                  <w:rPr>
                    <w:rFonts w:ascii="Montserrat Medium" w:hAnsi="Montserrat Medium"/>
                    <w:color w:val="0A1349" w:themeColor="accent6"/>
                    <w:sz w:val="18"/>
                    <w:szCs w:val="18"/>
                  </w:rPr>
                  <w:t>30/09/2025</w:t>
                </w:r>
              </w:p>
            </w:tc>
          </w:tr>
        </w:tbl>
        <w:p w14:paraId="0665F4B5" w14:textId="3244127E" w:rsidR="00E871AB" w:rsidRDefault="00E871AB" w:rsidP="00E871AB">
          <w:pPr>
            <w:rPr>
              <w:rFonts w:ascii="Montserrat" w:eastAsia="Times New Roman" w:hAnsi="Montserrat"/>
              <w:color w:val="13283C"/>
              <w:sz w:val="18"/>
              <w:szCs w:val="18"/>
              <w:bdr w:val="none" w:sz="0" w:space="0" w:color="auto" w:frame="1"/>
              <w:lang w:eastAsia="fr-FR"/>
            </w:rPr>
          </w:pPr>
          <w:r w:rsidRPr="001F5560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1" behindDoc="0" locked="0" layoutInCell="1" allowOverlap="1" wp14:anchorId="04017254" wp14:editId="3F46E8CF">
                    <wp:simplePos x="0" y="0"/>
                    <wp:positionH relativeFrom="column">
                      <wp:posOffset>-956945</wp:posOffset>
                    </wp:positionH>
                    <wp:positionV relativeFrom="paragraph">
                      <wp:posOffset>685165</wp:posOffset>
                    </wp:positionV>
                    <wp:extent cx="7614285" cy="381000"/>
                    <wp:effectExtent l="0" t="0" r="5715" b="0"/>
                    <wp:wrapNone/>
                    <wp:docPr id="9" name="Zone de texte 9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614285" cy="3810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4A58B1C" w14:textId="1B4E022F" w:rsidR="004A5E4B" w:rsidRPr="00736CDB" w:rsidRDefault="00DA783C" w:rsidP="00460B4F">
                                <w:pPr>
                                  <w:jc w:val="center"/>
                                  <w:rPr>
                                    <w:rFonts w:ascii="Montserrat SemiBold" w:hAnsi="Montserrat SemiBold" w:cstheme="minorHAnsi"/>
                                    <w:color w:val="724886" w:themeColor="accent1" w:themeShade="80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Style w:val="normaltextrun"/>
                                    <w:rFonts w:ascii="Lexend" w:hAnsi="Lexend"/>
                                    <w:b/>
                                    <w:bCs/>
                                    <w:color w:val="961D80"/>
                                    <w:sz w:val="36"/>
                                    <w:szCs w:val="36"/>
                                    <w:bdr w:val="none" w:sz="0" w:space="0" w:color="auto" w:frame="1"/>
                                  </w:rPr>
                                  <w:t>Accompagnement</w:t>
                                </w:r>
                                <w:r w:rsidR="00E871AB" w:rsidRPr="00736CDB">
                                  <w:rPr>
                                    <w:rStyle w:val="normaltextrun"/>
                                    <w:rFonts w:ascii="Lexend" w:hAnsi="Lexend"/>
                                    <w:b/>
                                    <w:bCs/>
                                    <w:color w:val="961D80"/>
                                    <w:sz w:val="36"/>
                                    <w:szCs w:val="36"/>
                                    <w:bdr w:val="none" w:sz="0" w:space="0" w:color="auto" w:frame="1"/>
                                  </w:rPr>
                                  <w:t> : fiche de restitution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4017254" id="Zone de texte 9" o:spid="_x0000_s1027" type="#_x0000_t202" style="position:absolute;margin-left:-75.35pt;margin-top:53.95pt;width:599.55pt;height:30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" fillcolor="white [3201]" stroked="f" strokeweight=".5pt">
                    <v:textbox>
                      <w:txbxContent>
                        <w:p w14:paraId="54A58B1C" w14:textId="1B4E022F" w:rsidR="004A5E4B" w:rsidRPr="00736CDB" w:rsidRDefault="00DA783C" w:rsidP="00460B4F">
                          <w:pPr>
                            <w:jc w:val="center"/>
                            <w:rPr>
                              <w:rFonts w:ascii="Montserrat SemiBold" w:hAnsi="Montserrat SemiBold" w:cstheme="minorHAnsi"/>
                              <w:color w:val="724886" w:themeColor="accent1" w:themeShade="80"/>
                              <w:sz w:val="36"/>
                              <w:szCs w:val="36"/>
                            </w:rPr>
                          </w:pPr>
                          <w:r>
                            <w:rPr>
                              <w:rStyle w:val="normaltextrun"/>
                              <w:rFonts w:ascii="Lexend" w:hAnsi="Lexend"/>
                              <w:b/>
                              <w:bCs/>
                              <w:color w:val="961D80"/>
                              <w:sz w:val="36"/>
                              <w:szCs w:val="36"/>
                              <w:bdr w:val="none" w:sz="0" w:space="0" w:color="auto" w:frame="1"/>
                            </w:rPr>
                            <w:t>Accompagnement</w:t>
                          </w:r>
                          <w:r w:rsidR="00E871AB" w:rsidRPr="00736CDB">
                            <w:rPr>
                              <w:rStyle w:val="normaltextrun"/>
                              <w:rFonts w:ascii="Lexend" w:hAnsi="Lexend"/>
                              <w:b/>
                              <w:bCs/>
                              <w:color w:val="961D80"/>
                              <w:sz w:val="36"/>
                              <w:szCs w:val="36"/>
                              <w:bdr w:val="none" w:sz="0" w:space="0" w:color="auto" w:frame="1"/>
                            </w:rPr>
                            <w:t> : fiche de restitution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4A5E4B">
            <w:rPr>
              <w:rFonts w:ascii="Montserrat" w:eastAsia="Times New Roman" w:hAnsi="Montserrat"/>
              <w:color w:val="13283C"/>
              <w:sz w:val="18"/>
              <w:szCs w:val="18"/>
              <w:bdr w:val="none" w:sz="0" w:space="0" w:color="auto" w:frame="1"/>
              <w:lang w:eastAsia="fr-FR"/>
            </w:rPr>
            <w:br w:type="page"/>
          </w:r>
        </w:p>
      </w:sdtContent>
    </w:sdt>
    <w:p w14:paraId="72E9AF21" w14:textId="083B722A" w:rsidR="00E871AB" w:rsidRPr="00E871AB" w:rsidRDefault="00E871AB" w:rsidP="00E871AB">
      <w:pPr>
        <w:rPr>
          <w:rFonts w:ascii="Montserrat" w:eastAsia="Times New Roman" w:hAnsi="Montserrat"/>
          <w:color w:val="13283C"/>
          <w:sz w:val="18"/>
          <w:szCs w:val="18"/>
          <w:bdr w:val="none" w:sz="0" w:space="0" w:color="auto" w:frame="1"/>
          <w:lang w:eastAsia="fr-FR"/>
        </w:rPr>
        <w:sectPr w:rsidR="00E871AB" w:rsidRPr="00E871AB" w:rsidSect="00736CD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253" w:right="1417" w:bottom="1134" w:left="1417" w:header="709" w:footer="409" w:gutter="0"/>
          <w:pgNumType w:start="0"/>
          <w:cols w:space="708"/>
          <w:titlePg/>
          <w:docGrid w:linePitch="360"/>
        </w:sectPr>
      </w:pPr>
    </w:p>
    <w:p w14:paraId="4ABBA96A" w14:textId="77777777" w:rsidR="00DA783C" w:rsidRDefault="00DA783C" w:rsidP="00DA783C">
      <w:pPr>
        <w:rPr>
          <w:rFonts w:ascii="Montserrat" w:eastAsia="Times New Roman" w:hAnsi="Montserrat"/>
          <w:color w:val="13283C"/>
          <w:sz w:val="18"/>
          <w:szCs w:val="18"/>
          <w:bdr w:val="none" w:sz="0" w:space="0" w:color="auto" w:frame="1"/>
          <w:lang w:eastAsia="fr-FR"/>
        </w:rPr>
      </w:pPr>
    </w:p>
    <w:tbl>
      <w:tblPr>
        <w:tblpPr w:leftFromText="141" w:rightFromText="141" w:vertAnchor="text" w:horzAnchor="margin" w:tblpY="33"/>
        <w:tblW w:w="4998" w:type="pct"/>
        <w:tblBorders>
          <w:top w:val="single" w:sz="4" w:space="0" w:color="961D80"/>
          <w:left w:val="single" w:sz="4" w:space="0" w:color="961D80"/>
          <w:bottom w:val="single" w:sz="4" w:space="0" w:color="961D80"/>
          <w:right w:val="single" w:sz="4" w:space="0" w:color="961D80"/>
          <w:insideH w:val="single" w:sz="4" w:space="0" w:color="961D80"/>
          <w:insideV w:val="single" w:sz="4" w:space="0" w:color="961D80"/>
        </w:tblBorders>
        <w:tblLook w:val="01E0" w:firstRow="1" w:lastRow="1" w:firstColumn="1" w:lastColumn="1" w:noHBand="0" w:noVBand="0"/>
      </w:tblPr>
      <w:tblGrid>
        <w:gridCol w:w="9058"/>
      </w:tblGrid>
      <w:tr w:rsidR="00DA783C" w:rsidRPr="00186F1E" w14:paraId="0AFC0913" w14:textId="77777777" w:rsidTr="00DA783C">
        <w:trPr>
          <w:trHeight w:val="635"/>
        </w:trPr>
        <w:tc>
          <w:tcPr>
            <w:tcW w:w="5000" w:type="pct"/>
            <w:shd w:val="clear" w:color="auto" w:fill="961D80"/>
            <w:vAlign w:val="center"/>
          </w:tcPr>
          <w:p w14:paraId="1C5F3189" w14:textId="77777777" w:rsidR="00DA783C" w:rsidRPr="00186F1E" w:rsidRDefault="00DA783C" w:rsidP="00C84FDA">
            <w:pPr>
              <w:rPr>
                <w:rFonts w:ascii="Verdana" w:hAnsi="Verdana"/>
                <w:b/>
                <w:color w:val="FFFFFF"/>
                <w:szCs w:val="18"/>
              </w:rPr>
            </w:pPr>
            <w:r>
              <w:rPr>
                <w:rFonts w:ascii="Montserrat SemiBold" w:hAnsi="Montserrat SemiBold"/>
                <w:b/>
                <w:color w:val="FFFFFF"/>
                <w:szCs w:val="18"/>
              </w:rPr>
              <w:t>Méthodes et outils mis en place pour l’accompagnement</w:t>
            </w:r>
          </w:p>
        </w:tc>
      </w:tr>
      <w:tr w:rsidR="00DA783C" w:rsidRPr="00A74D43" w14:paraId="57B1BB31" w14:textId="77777777" w:rsidTr="00DA783C">
        <w:trPr>
          <w:trHeight w:val="3603"/>
        </w:trPr>
        <w:tc>
          <w:tcPr>
            <w:tcW w:w="5000" w:type="pct"/>
          </w:tcPr>
          <w:p w14:paraId="573081DC" w14:textId="77777777" w:rsidR="00A3040C" w:rsidRDefault="00A3040C" w:rsidP="00A3040C">
            <w:pPr>
              <w:ind w:left="142"/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</w:pPr>
          </w:p>
          <w:p w14:paraId="7AF2CB28" w14:textId="66FFAF52" w:rsidR="00A3040C" w:rsidRDefault="00A3040C" w:rsidP="00A3040C">
            <w:pPr>
              <w:ind w:left="142"/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</w:pPr>
            <w:r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Méthodologie de construction de procédures </w:t>
            </w:r>
          </w:p>
          <w:p w14:paraId="5D41A67D" w14:textId="62E7D9C0" w:rsidR="00DA783C" w:rsidRDefault="00981E4B" w:rsidP="00C84FDA">
            <w:pPr>
              <w:ind w:left="142"/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</w:pPr>
            <w:r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Méthodologie de construction de mode opératoire </w:t>
            </w:r>
          </w:p>
          <w:p w14:paraId="5C05EC56" w14:textId="02ED51F2" w:rsidR="005B2FAC" w:rsidRDefault="005B2FAC" w:rsidP="00C84FDA">
            <w:pPr>
              <w:ind w:left="142"/>
              <w:rPr>
                <w:rFonts w:ascii="Montserrat Medium" w:hAnsi="Montserrat Medium"/>
                <w:color w:val="EE0000"/>
                <w:sz w:val="18"/>
                <w:szCs w:val="18"/>
              </w:rPr>
            </w:pPr>
            <w:r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Groupe de travail avec </w:t>
            </w:r>
            <w:r w:rsidR="00BF7C46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le </w:t>
            </w:r>
            <w:r w:rsidR="000A4C96" w:rsidRPr="000E1CA8">
              <w:rPr>
                <w:rFonts w:ascii="Montserrat Medium" w:hAnsi="Montserrat Medium"/>
                <w:color w:val="EE0000"/>
                <w:sz w:val="18"/>
                <w:szCs w:val="18"/>
                <w:highlight w:val="yellow"/>
              </w:rPr>
              <w:t xml:space="preserve">responsable de production, le chef </w:t>
            </w:r>
            <w:r w:rsidR="000A4C96" w:rsidRPr="00FD7BFD">
              <w:rPr>
                <w:rFonts w:ascii="Montserrat Medium" w:hAnsi="Montserrat Medium"/>
                <w:color w:val="EE0000"/>
                <w:sz w:val="18"/>
                <w:szCs w:val="18"/>
                <w:highlight w:val="yellow"/>
              </w:rPr>
              <w:t>d’é</w:t>
            </w:r>
            <w:r w:rsidR="000E1CA8" w:rsidRPr="00FD7BFD">
              <w:rPr>
                <w:rFonts w:ascii="Montserrat Medium" w:hAnsi="Montserrat Medium"/>
                <w:color w:val="EE0000"/>
                <w:sz w:val="18"/>
                <w:szCs w:val="18"/>
                <w:highlight w:val="yellow"/>
              </w:rPr>
              <w:t xml:space="preserve">quipe et </w:t>
            </w:r>
            <w:r w:rsidR="00FD7BFD" w:rsidRPr="00FD7BFD">
              <w:rPr>
                <w:rFonts w:ascii="Montserrat Medium" w:hAnsi="Montserrat Medium"/>
                <w:color w:val="EE0000"/>
                <w:sz w:val="18"/>
                <w:szCs w:val="18"/>
                <w:highlight w:val="yellow"/>
              </w:rPr>
              <w:t>un opérateur</w:t>
            </w:r>
          </w:p>
          <w:p w14:paraId="72650CDF" w14:textId="77777777" w:rsidR="000E1CA8" w:rsidRDefault="000E1CA8" w:rsidP="00C84FDA">
            <w:pPr>
              <w:ind w:left="142"/>
              <w:rPr>
                <w:rFonts w:ascii="Montserrat Medium" w:hAnsi="Montserrat Medium"/>
                <w:sz w:val="18"/>
                <w:szCs w:val="18"/>
              </w:rPr>
            </w:pPr>
            <w:r w:rsidRPr="00FD7BFD">
              <w:rPr>
                <w:rFonts w:ascii="Montserrat Medium" w:hAnsi="Montserrat Medium"/>
                <w:sz w:val="18"/>
                <w:szCs w:val="18"/>
              </w:rPr>
              <w:t xml:space="preserve">Observation en situation de travail </w:t>
            </w:r>
          </w:p>
          <w:p w14:paraId="16264511" w14:textId="77777777" w:rsidR="00F81329" w:rsidRDefault="00F81329" w:rsidP="00C84FDA">
            <w:pPr>
              <w:ind w:left="142"/>
              <w:rPr>
                <w:rFonts w:ascii="Montserrat Medium" w:hAnsi="Montserrat Medium"/>
                <w:sz w:val="18"/>
                <w:szCs w:val="18"/>
              </w:rPr>
            </w:pPr>
            <w:r>
              <w:rPr>
                <w:rFonts w:ascii="Montserrat Medium" w:hAnsi="Montserrat Medium"/>
                <w:sz w:val="18"/>
                <w:szCs w:val="18"/>
              </w:rPr>
              <w:t xml:space="preserve">Photographies </w:t>
            </w:r>
          </w:p>
          <w:p w14:paraId="4A0745F3" w14:textId="77777777" w:rsidR="00FC2504" w:rsidRDefault="00FC2504" w:rsidP="00C84FDA">
            <w:pPr>
              <w:ind w:left="142"/>
              <w:rPr>
                <w:rFonts w:ascii="Montserrat Medium" w:hAnsi="Montserrat Medium"/>
                <w:sz w:val="18"/>
                <w:szCs w:val="18"/>
              </w:rPr>
            </w:pPr>
            <w:r>
              <w:rPr>
                <w:rFonts w:ascii="Montserrat Medium" w:hAnsi="Montserrat Medium"/>
                <w:sz w:val="18"/>
                <w:szCs w:val="18"/>
              </w:rPr>
              <w:t>Transmission de gestes métiers</w:t>
            </w:r>
            <w:r w:rsidR="000A5165">
              <w:rPr>
                <w:rFonts w:ascii="Montserrat Medium" w:hAnsi="Montserrat Medium"/>
                <w:sz w:val="18"/>
                <w:szCs w:val="18"/>
              </w:rPr>
              <w:t xml:space="preserve">, des </w:t>
            </w:r>
            <w:r w:rsidR="004B1FCA">
              <w:rPr>
                <w:rFonts w:ascii="Montserrat Medium" w:hAnsi="Montserrat Medium"/>
                <w:sz w:val="18"/>
                <w:szCs w:val="18"/>
              </w:rPr>
              <w:t>pratiques professionnelles</w:t>
            </w:r>
            <w:r w:rsidR="00FE5781">
              <w:rPr>
                <w:rFonts w:ascii="Montserrat Medium" w:hAnsi="Montserrat Medium"/>
                <w:sz w:val="18"/>
                <w:szCs w:val="18"/>
              </w:rPr>
              <w:t xml:space="preserve"> avec l’engagement actif de l’apprenant </w:t>
            </w:r>
          </w:p>
          <w:p w14:paraId="57BF0F10" w14:textId="37B9E5A9" w:rsidR="00476404" w:rsidRPr="00B26672" w:rsidRDefault="00476404" w:rsidP="00C84FDA">
            <w:pPr>
              <w:ind w:left="142"/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</w:pPr>
          </w:p>
        </w:tc>
      </w:tr>
    </w:tbl>
    <w:p w14:paraId="58673398" w14:textId="77777777" w:rsidR="00DA783C" w:rsidRDefault="00DA783C" w:rsidP="00DA783C">
      <w:pPr>
        <w:rPr>
          <w:rFonts w:ascii="Montserrat" w:eastAsia="Times New Roman" w:hAnsi="Montserrat"/>
          <w:color w:val="13283C"/>
          <w:sz w:val="18"/>
          <w:szCs w:val="18"/>
          <w:bdr w:val="none" w:sz="0" w:space="0" w:color="auto" w:frame="1"/>
          <w:lang w:eastAsia="fr-FR"/>
        </w:rPr>
      </w:pPr>
    </w:p>
    <w:p w14:paraId="0A334489" w14:textId="77777777" w:rsidR="00DA783C" w:rsidRDefault="00DA783C" w:rsidP="00DA783C">
      <w:pPr>
        <w:rPr>
          <w:rFonts w:ascii="Montserrat" w:eastAsia="Times New Roman" w:hAnsi="Montserrat"/>
          <w:color w:val="13283C"/>
          <w:sz w:val="18"/>
          <w:szCs w:val="18"/>
          <w:bdr w:val="none" w:sz="0" w:space="0" w:color="auto" w:frame="1"/>
          <w:lang w:eastAsia="fr-FR"/>
        </w:rPr>
      </w:pPr>
    </w:p>
    <w:tbl>
      <w:tblPr>
        <w:tblpPr w:leftFromText="141" w:rightFromText="141" w:vertAnchor="text" w:horzAnchor="margin" w:tblpY="33"/>
        <w:tblW w:w="4998" w:type="pct"/>
        <w:tblBorders>
          <w:top w:val="single" w:sz="4" w:space="0" w:color="961D80"/>
          <w:left w:val="single" w:sz="4" w:space="0" w:color="961D80"/>
          <w:bottom w:val="single" w:sz="4" w:space="0" w:color="961D80"/>
          <w:right w:val="single" w:sz="4" w:space="0" w:color="961D80"/>
          <w:insideH w:val="single" w:sz="4" w:space="0" w:color="961D80"/>
          <w:insideV w:val="single" w:sz="4" w:space="0" w:color="961D80"/>
        </w:tblBorders>
        <w:tblLook w:val="01E0" w:firstRow="1" w:lastRow="1" w:firstColumn="1" w:lastColumn="1" w:noHBand="0" w:noVBand="0"/>
      </w:tblPr>
      <w:tblGrid>
        <w:gridCol w:w="9058"/>
      </w:tblGrid>
      <w:tr w:rsidR="00DA783C" w:rsidRPr="00186F1E" w14:paraId="7B48421A" w14:textId="77777777" w:rsidTr="00DA783C">
        <w:trPr>
          <w:trHeight w:val="635"/>
        </w:trPr>
        <w:tc>
          <w:tcPr>
            <w:tcW w:w="5000" w:type="pct"/>
            <w:shd w:val="clear" w:color="auto" w:fill="961D80"/>
            <w:vAlign w:val="center"/>
          </w:tcPr>
          <w:p w14:paraId="6BD8E7FA" w14:textId="77777777" w:rsidR="00DA783C" w:rsidRPr="00186F1E" w:rsidRDefault="00DA783C" w:rsidP="00C84FDA">
            <w:pPr>
              <w:rPr>
                <w:rFonts w:ascii="Verdana" w:hAnsi="Verdana"/>
                <w:b/>
                <w:color w:val="FFFFFF"/>
                <w:szCs w:val="18"/>
              </w:rPr>
            </w:pPr>
            <w:r>
              <w:rPr>
                <w:rFonts w:ascii="Montserrat SemiBold" w:hAnsi="Montserrat SemiBold"/>
                <w:b/>
                <w:color w:val="FFFFFF"/>
                <w:szCs w:val="18"/>
              </w:rPr>
              <w:t>Synthèse</w:t>
            </w:r>
          </w:p>
        </w:tc>
      </w:tr>
      <w:tr w:rsidR="00DA783C" w:rsidRPr="00A74D43" w14:paraId="23891680" w14:textId="77777777" w:rsidTr="00DA783C">
        <w:trPr>
          <w:trHeight w:val="5163"/>
        </w:trPr>
        <w:tc>
          <w:tcPr>
            <w:tcW w:w="5000" w:type="pct"/>
          </w:tcPr>
          <w:p w14:paraId="1E1CC906" w14:textId="77777777" w:rsidR="00DA783C" w:rsidRPr="006473DB" w:rsidRDefault="00DA783C" w:rsidP="00C84FDA">
            <w:pPr>
              <w:ind w:left="142"/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</w:pPr>
          </w:p>
          <w:p w14:paraId="659C5AEC" w14:textId="22D6B033" w:rsidR="00035DDE" w:rsidRDefault="002868CD" w:rsidP="00C84FDA">
            <w:pPr>
              <w:ind w:left="142"/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</w:pPr>
            <w:r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L’objectif est de coconstruire des </w:t>
            </w:r>
            <w:r w:rsidR="00035DDE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>outils opérationnels de sauvegarde</w:t>
            </w:r>
            <w:r w:rsidR="00A352E2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 pour l’atelier </w:t>
            </w:r>
            <w:r w:rsidR="00BB707E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>extrusion soufflage</w:t>
            </w:r>
            <w:r w:rsidR="00035DDE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 </w:t>
            </w:r>
            <w:r w:rsidR="001939E9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en impliquant les « sachants ». Ces outils </w:t>
            </w:r>
            <w:r w:rsidR="007B2D0D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>permettront</w:t>
            </w:r>
            <w:r w:rsidR="00035DDE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 de former des titulaires et des nouveaux</w:t>
            </w:r>
            <w:r w:rsidR="00F81329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. </w:t>
            </w:r>
            <w:r w:rsidR="00A352E2" w:rsidRPr="00A352E2">
              <w:t xml:space="preserve"> </w:t>
            </w:r>
          </w:p>
          <w:p w14:paraId="333E5D54" w14:textId="18AFEC21" w:rsidR="00D83783" w:rsidRDefault="00035DDE" w:rsidP="00C84FDA">
            <w:pPr>
              <w:ind w:left="142"/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</w:pPr>
            <w:r w:rsidRPr="00035DDE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Exemple :  </w:t>
            </w:r>
            <w:r w:rsidR="00FD7BFD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>m</w:t>
            </w:r>
            <w:r w:rsidRPr="00035DDE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>odes opératoire</w:t>
            </w:r>
            <w:r w:rsidR="00FD7BFD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 de </w:t>
            </w:r>
            <w:r w:rsidR="00F81329" w:rsidRPr="00F81329">
              <w:t xml:space="preserve"> </w:t>
            </w:r>
            <w:r w:rsidR="00F81329">
              <w:t xml:space="preserve">la </w:t>
            </w:r>
            <w:r w:rsidR="00F81329" w:rsidRPr="00F81329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>MACHINE JOMAR 01 IML</w:t>
            </w:r>
            <w:r w:rsidRPr="00035DDE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 </w:t>
            </w:r>
            <w:r w:rsidR="00764CA4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>(</w:t>
            </w:r>
            <w:r w:rsidR="004F77B2" w:rsidRPr="004F77B2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>Tâche de maintenance</w:t>
            </w:r>
            <w:r w:rsidR="00C27EA8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 et périodicité</w:t>
            </w:r>
            <w:r w:rsidR="00764CA4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, </w:t>
            </w:r>
            <w:r w:rsidR="00C27EA8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Exigence de </w:t>
            </w:r>
            <w:r w:rsidR="00C52DBB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>sécurité, Lexique</w:t>
            </w:r>
            <w:r w:rsidR="00D83783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 des opération</w:t>
            </w:r>
            <w:r w:rsidR="00AD36C5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s : </w:t>
            </w:r>
            <w:r w:rsidR="00AD36C5" w:rsidRPr="00AD36C5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>MPAC et OF Préparation matière. Chargeur pondéral MAGUIRE Code d'accès pupitre et page d'écran ( Réglages figés. Ne pas modifier) Clavier et boite à boutons Températures cylindre et tête d'extrusion</w:t>
            </w:r>
            <w:r w:rsidR="00B506CE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, </w:t>
            </w:r>
            <w:r w:rsidR="00B506CE" w:rsidRPr="00B506CE">
              <w:t xml:space="preserve"> </w:t>
            </w:r>
            <w:r w:rsidR="00B506CE" w:rsidRPr="00B506CE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>Vérifications avant démarrage</w:t>
            </w:r>
            <w:r w:rsidR="00C52DBB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, </w:t>
            </w:r>
            <w:r w:rsidR="00B506CE" w:rsidRPr="00B506CE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 Démarrage du lundi matin Procédure de réarmement suite ouverture porte Prise des côtes robot Pages Départ en production du lundi et arrêt Week end</w:t>
            </w:r>
            <w:r w:rsidR="00992754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, </w:t>
            </w:r>
            <w:r w:rsidR="00992754" w:rsidRPr="00992754">
              <w:t xml:space="preserve"> </w:t>
            </w:r>
            <w:r w:rsidR="00992754" w:rsidRPr="00992754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>Défauthèque</w:t>
            </w:r>
            <w:r w:rsidR="00C52DBB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>)</w:t>
            </w:r>
            <w:r w:rsidR="00992754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. </w:t>
            </w:r>
          </w:p>
          <w:p w14:paraId="776D0131" w14:textId="43D5E998" w:rsidR="00E94A81" w:rsidRDefault="00E94A81" w:rsidP="00C84FDA">
            <w:pPr>
              <w:ind w:left="142"/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</w:pPr>
            <w:r w:rsidRPr="00E94A81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Le montage moules, </w:t>
            </w:r>
            <w:r w:rsidRPr="00E94A81">
              <w:rPr>
                <w:rFonts w:ascii="Times New Roman" w:hAnsi="Times New Roman" w:cs="Times New Roman"/>
                <w:color w:val="0A1349" w:themeColor="accent6"/>
                <w:sz w:val="18"/>
                <w:szCs w:val="18"/>
              </w:rPr>
              <w:t>▪</w:t>
            </w:r>
            <w:r w:rsidRPr="00E94A81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 Le montage et r</w:t>
            </w:r>
            <w:r w:rsidRPr="00E94A81">
              <w:rPr>
                <w:rFonts w:ascii="Montserrat Medium" w:hAnsi="Montserrat Medium" w:cs="Montserrat Medium"/>
                <w:color w:val="0A1349" w:themeColor="accent6"/>
                <w:sz w:val="18"/>
                <w:szCs w:val="18"/>
              </w:rPr>
              <w:t>é</w:t>
            </w:r>
            <w:r w:rsidRPr="00E94A81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glage des cannes, </w:t>
            </w:r>
            <w:r w:rsidRPr="00E94A81">
              <w:rPr>
                <w:rFonts w:ascii="Times New Roman" w:hAnsi="Times New Roman" w:cs="Times New Roman"/>
                <w:color w:val="0A1349" w:themeColor="accent6"/>
                <w:sz w:val="18"/>
                <w:szCs w:val="18"/>
              </w:rPr>
              <w:t>▪</w:t>
            </w:r>
            <w:r w:rsidRPr="00E94A81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 Le d</w:t>
            </w:r>
            <w:r w:rsidRPr="00E94A81">
              <w:rPr>
                <w:rFonts w:ascii="Montserrat Medium" w:hAnsi="Montserrat Medium" w:cs="Montserrat Medium"/>
                <w:color w:val="0A1349" w:themeColor="accent6"/>
                <w:sz w:val="18"/>
                <w:szCs w:val="18"/>
              </w:rPr>
              <w:t>é</w:t>
            </w:r>
            <w:r w:rsidRPr="00E94A81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>marrage de la ligne d</w:t>
            </w:r>
            <w:r w:rsidRPr="00E94A81">
              <w:rPr>
                <w:rFonts w:ascii="Montserrat Medium" w:hAnsi="Montserrat Medium" w:cs="Montserrat Medium"/>
                <w:color w:val="0A1349" w:themeColor="accent6"/>
                <w:sz w:val="18"/>
                <w:szCs w:val="18"/>
              </w:rPr>
              <w:t>’</w:t>
            </w:r>
            <w:r w:rsidRPr="00E94A81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extrusion </w:t>
            </w:r>
            <w:r w:rsidRPr="00E94A81">
              <w:rPr>
                <w:rFonts w:ascii="Times New Roman" w:hAnsi="Times New Roman" w:cs="Times New Roman"/>
                <w:color w:val="0A1349" w:themeColor="accent6"/>
                <w:sz w:val="18"/>
                <w:szCs w:val="18"/>
              </w:rPr>
              <w:t>▪</w:t>
            </w:r>
            <w:r w:rsidRPr="00E94A81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 Le changement de fabrication, 3 </w:t>
            </w:r>
            <w:r w:rsidRPr="00E94A81">
              <w:rPr>
                <w:rFonts w:ascii="Times New Roman" w:hAnsi="Times New Roman" w:cs="Times New Roman"/>
                <w:color w:val="0A1349" w:themeColor="accent6"/>
                <w:sz w:val="18"/>
                <w:szCs w:val="18"/>
              </w:rPr>
              <w:t>▪</w:t>
            </w:r>
            <w:r w:rsidRPr="00E94A81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 L</w:t>
            </w:r>
            <w:r w:rsidRPr="00E94A81">
              <w:rPr>
                <w:rFonts w:ascii="Montserrat Medium" w:hAnsi="Montserrat Medium" w:cs="Montserrat Medium"/>
                <w:color w:val="0A1349" w:themeColor="accent6"/>
                <w:sz w:val="18"/>
                <w:szCs w:val="18"/>
              </w:rPr>
              <w:t>’</w:t>
            </w:r>
            <w:r w:rsidRPr="00E94A81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>appropriation des fiches de r</w:t>
            </w:r>
            <w:r w:rsidRPr="00E94A81">
              <w:rPr>
                <w:rFonts w:ascii="Montserrat Medium" w:hAnsi="Montserrat Medium" w:cs="Montserrat Medium"/>
                <w:color w:val="0A1349" w:themeColor="accent6"/>
                <w:sz w:val="18"/>
                <w:szCs w:val="18"/>
              </w:rPr>
              <w:t>é</w:t>
            </w:r>
            <w:r w:rsidRPr="00E94A81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>glage</w:t>
            </w:r>
          </w:p>
          <w:p w14:paraId="4F69A919" w14:textId="0837AD80" w:rsidR="00035DDE" w:rsidRPr="007162F9" w:rsidRDefault="008B74F5" w:rsidP="009636C7">
            <w:pPr>
              <w:ind w:left="142"/>
              <w:rPr>
                <w:rFonts w:ascii="Montserrat Medium" w:hAnsi="Montserrat Medium"/>
                <w:i/>
                <w:iCs/>
                <w:color w:val="0A1349" w:themeColor="accent6"/>
                <w:sz w:val="18"/>
                <w:szCs w:val="18"/>
              </w:rPr>
            </w:pPr>
            <w:r w:rsidRPr="00AD2EF9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>Accompagnement à la prise en main des modes opératoires, des procédures et capsules vidéo auprès des tuteurs et des équipes o Réflexion sur des objectifs de performance pour les tuteurs o Mise en place indicateurs pour suivre la montée en compétences</w:t>
            </w:r>
          </w:p>
        </w:tc>
      </w:tr>
    </w:tbl>
    <w:p w14:paraId="5D30EDFC" w14:textId="77777777" w:rsidR="00DA783C" w:rsidRPr="00E871AB" w:rsidRDefault="00DA783C" w:rsidP="00DA783C">
      <w:pPr>
        <w:rPr>
          <w:rFonts w:ascii="Montserrat" w:eastAsia="Times New Roman" w:hAnsi="Montserrat"/>
          <w:color w:val="13283C"/>
          <w:sz w:val="18"/>
          <w:szCs w:val="18"/>
          <w:bdr w:val="none" w:sz="0" w:space="0" w:color="auto" w:frame="1"/>
          <w:lang w:eastAsia="fr-FR"/>
        </w:rPr>
        <w:sectPr w:rsidR="00DA783C" w:rsidRPr="00E871AB" w:rsidSect="00DA783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6" w:h="16838"/>
          <w:pgMar w:top="1253" w:right="1417" w:bottom="1560" w:left="1417" w:header="993" w:footer="409" w:gutter="0"/>
          <w:pgNumType w:start="0"/>
          <w:cols w:space="708"/>
          <w:titlePg/>
          <w:docGrid w:linePitch="360"/>
        </w:sectPr>
      </w:pPr>
    </w:p>
    <w:tbl>
      <w:tblPr>
        <w:tblW w:w="5014" w:type="pct"/>
        <w:jc w:val="center"/>
        <w:tblBorders>
          <w:top w:val="single" w:sz="4" w:space="0" w:color="961D80"/>
          <w:left w:val="single" w:sz="4" w:space="0" w:color="961D80"/>
          <w:bottom w:val="single" w:sz="4" w:space="0" w:color="961D80"/>
          <w:right w:val="single" w:sz="4" w:space="0" w:color="961D80"/>
          <w:insideH w:val="single" w:sz="4" w:space="0" w:color="961D80"/>
          <w:insideV w:val="single" w:sz="4" w:space="0" w:color="961D80"/>
        </w:tblBorders>
        <w:tblLook w:val="01E0" w:firstRow="1" w:lastRow="1" w:firstColumn="1" w:lastColumn="1" w:noHBand="0" w:noVBand="0"/>
      </w:tblPr>
      <w:tblGrid>
        <w:gridCol w:w="2050"/>
        <w:gridCol w:w="9294"/>
        <w:gridCol w:w="2129"/>
      </w:tblGrid>
      <w:tr w:rsidR="00DA783C" w:rsidRPr="00A74D43" w14:paraId="12E98167" w14:textId="77777777" w:rsidTr="00DA783C">
        <w:trPr>
          <w:gridAfter w:val="1"/>
          <w:wAfter w:w="790" w:type="pct"/>
          <w:trHeight w:val="414"/>
          <w:tblHeader/>
          <w:jc w:val="center"/>
        </w:trPr>
        <w:tc>
          <w:tcPr>
            <w:tcW w:w="42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6D34F" w14:textId="77777777" w:rsidR="00DA783C" w:rsidRPr="00FE1B24" w:rsidRDefault="00DA783C" w:rsidP="00C84FDA">
            <w:pPr>
              <w:jc w:val="center"/>
              <w:rPr>
                <w:rFonts w:ascii="Montserrat SemiBold" w:hAnsi="Montserrat SemiBold"/>
                <w:bCs/>
                <w:color w:val="0A1349" w:themeColor="accent6"/>
                <w:sz w:val="32"/>
                <w:szCs w:val="32"/>
              </w:rPr>
            </w:pPr>
            <w:r w:rsidRPr="00FE1B24">
              <w:rPr>
                <w:rFonts w:ascii="Montserrat SemiBold" w:hAnsi="Montserrat SemiBold"/>
                <w:bCs/>
                <w:color w:val="0A1349" w:themeColor="accent6"/>
                <w:sz w:val="32"/>
                <w:szCs w:val="32"/>
              </w:rPr>
              <w:lastRenderedPageBreak/>
              <w:t>Diagnostic et accompagnement des TPE PME</w:t>
            </w:r>
          </w:p>
          <w:p w14:paraId="218553B8" w14:textId="77777777" w:rsidR="00DA783C" w:rsidRPr="00FE1B24" w:rsidRDefault="00DA783C" w:rsidP="00C84FDA">
            <w:pPr>
              <w:jc w:val="center"/>
              <w:rPr>
                <w:rFonts w:ascii="Montserrat SemiBold" w:hAnsi="Montserrat SemiBold"/>
                <w:bCs/>
                <w:color w:val="0A1349" w:themeColor="accent6"/>
                <w:sz w:val="24"/>
                <w:szCs w:val="24"/>
              </w:rPr>
            </w:pPr>
            <w:r w:rsidRPr="00DA783C">
              <w:rPr>
                <w:rFonts w:ascii="Montserrat SemiBold" w:hAnsi="Montserrat SemiBold"/>
                <w:bCs/>
                <w:color w:val="961D80"/>
                <w:sz w:val="24"/>
                <w:szCs w:val="24"/>
              </w:rPr>
              <w:t xml:space="preserve"> Accompagnement : fiche de restitution</w:t>
            </w:r>
          </w:p>
        </w:tc>
      </w:tr>
      <w:tr w:rsidR="00DA783C" w:rsidRPr="00A74D43" w14:paraId="6F840388" w14:textId="77777777" w:rsidTr="00DA783C">
        <w:trPr>
          <w:trHeight w:val="649"/>
          <w:jc w:val="center"/>
        </w:trPr>
        <w:tc>
          <w:tcPr>
            <w:tcW w:w="761" w:type="pct"/>
            <w:tcBorders>
              <w:top w:val="nil"/>
            </w:tcBorders>
            <w:shd w:val="clear" w:color="auto" w:fill="961D80"/>
            <w:vAlign w:val="center"/>
          </w:tcPr>
          <w:p w14:paraId="231611CE" w14:textId="77777777" w:rsidR="00DA783C" w:rsidRPr="00FE1B24" w:rsidRDefault="00DA783C" w:rsidP="00C84FDA">
            <w:pPr>
              <w:jc w:val="center"/>
              <w:rPr>
                <w:rFonts w:ascii="Montserrat SemiBold" w:hAnsi="Montserrat SemiBold"/>
                <w:bCs/>
                <w:color w:val="FFFFFF" w:themeColor="background1"/>
                <w:sz w:val="18"/>
                <w:szCs w:val="18"/>
              </w:rPr>
            </w:pPr>
            <w:r w:rsidRPr="00FE1B24">
              <w:rPr>
                <w:rFonts w:ascii="Montserrat SemiBold" w:hAnsi="Montserrat SemiBold"/>
                <w:bCs/>
                <w:color w:val="FFFFFF" w:themeColor="background1"/>
                <w:sz w:val="18"/>
                <w:szCs w:val="18"/>
              </w:rPr>
              <w:t>Thème</w:t>
            </w:r>
          </w:p>
        </w:tc>
        <w:tc>
          <w:tcPr>
            <w:tcW w:w="3449" w:type="pct"/>
            <w:tcBorders>
              <w:top w:val="nil"/>
            </w:tcBorders>
            <w:shd w:val="clear" w:color="auto" w:fill="961D80"/>
            <w:vAlign w:val="center"/>
          </w:tcPr>
          <w:p w14:paraId="20B5C6F5" w14:textId="77777777" w:rsidR="00DA783C" w:rsidRPr="00FE1B24" w:rsidRDefault="00DA783C" w:rsidP="00C84FDA">
            <w:pPr>
              <w:jc w:val="center"/>
              <w:rPr>
                <w:rFonts w:ascii="Montserrat SemiBold" w:hAnsi="Montserrat SemiBold"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ascii="Montserrat SemiBold" w:hAnsi="Montserrat SemiBold"/>
                <w:bCs/>
                <w:color w:val="FFFFFF" w:themeColor="background1"/>
                <w:sz w:val="18"/>
                <w:szCs w:val="18"/>
              </w:rPr>
              <w:t>Méthodologie et livrables</w:t>
            </w:r>
          </w:p>
        </w:tc>
        <w:tc>
          <w:tcPr>
            <w:tcW w:w="790" w:type="pct"/>
            <w:shd w:val="clear" w:color="auto" w:fill="961D80"/>
            <w:vAlign w:val="center"/>
          </w:tcPr>
          <w:p w14:paraId="789E648A" w14:textId="77777777" w:rsidR="00DA783C" w:rsidRPr="00FE1B24" w:rsidRDefault="00DA783C" w:rsidP="00C84FDA">
            <w:pPr>
              <w:jc w:val="center"/>
              <w:rPr>
                <w:rFonts w:ascii="Montserrat SemiBold" w:hAnsi="Montserrat SemiBold"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ascii="Montserrat SemiBold" w:hAnsi="Montserrat SemiBold"/>
                <w:bCs/>
                <w:color w:val="FFFFFF" w:themeColor="background1"/>
                <w:sz w:val="18"/>
                <w:szCs w:val="18"/>
              </w:rPr>
              <w:t>Calendrier – durée (j)</w:t>
            </w:r>
          </w:p>
        </w:tc>
      </w:tr>
      <w:tr w:rsidR="00DA783C" w:rsidRPr="00A74D43" w14:paraId="21F2BA4B" w14:textId="77777777" w:rsidTr="00DA783C">
        <w:trPr>
          <w:trHeight w:val="1315"/>
          <w:jc w:val="center"/>
        </w:trPr>
        <w:tc>
          <w:tcPr>
            <w:tcW w:w="761" w:type="pct"/>
            <w:vAlign w:val="center"/>
          </w:tcPr>
          <w:p w14:paraId="36886CEC" w14:textId="77777777" w:rsidR="00DA783C" w:rsidRPr="007162F9" w:rsidRDefault="00DA783C" w:rsidP="00C84FDA">
            <w:pPr>
              <w:spacing w:line="256" w:lineRule="auto"/>
              <w:rPr>
                <w:rFonts w:ascii="Montserrat Medium" w:hAnsi="Montserrat Medium"/>
                <w:color w:val="0A1349" w:themeColor="accent6"/>
                <w:sz w:val="16"/>
                <w:szCs w:val="16"/>
              </w:rPr>
            </w:pPr>
          </w:p>
          <w:sdt>
            <w:sdtPr>
              <w:rPr>
                <w:rFonts w:ascii="Montserrat Medium" w:hAnsi="Montserrat Medium"/>
                <w:color w:val="0A1349" w:themeColor="accent6"/>
                <w:sz w:val="16"/>
                <w:szCs w:val="16"/>
              </w:rPr>
              <w:alias w:val="Thèmatiques"/>
              <w:tag w:val="Thèmatiques"/>
              <w:id w:val="-1754498271"/>
              <w:placeholder>
                <w:docPart w:val="94994340A74D4CD89ACAE098D4701AE3"/>
              </w:placeholder>
              <w:dropDownList>
                <w:listItem w:value="Choisissez un élément."/>
                <w:listItem w:displayText="Evaluations et entretiens " w:value="Evaluations et entretiens "/>
                <w:listItem w:displayText="Gestion de la formation" w:value="Gestion de la formation"/>
                <w:listItem w:displayText="Gestion compétences / mobilité" w:value="Gestion compétences / mobilité"/>
                <w:listItem w:displayText="Gestion des RH" w:value="Gestion des RH"/>
                <w:listItem w:displayText="Normes et règlementations" w:value="Normes et règlementations"/>
                <w:listItem w:displayText="Recrutement" w:value="Recrutement"/>
                <w:listItem w:displayText="Relations sociales" w:value="Relations sociales"/>
                <w:listItem w:displayText="Stratégie et organisation RH" w:value="Stratégie et organisation RH"/>
              </w:dropDownList>
            </w:sdtPr>
            <w:sdtContent>
              <w:p w14:paraId="2AC75E98" w14:textId="28AC589D" w:rsidR="00DA783C" w:rsidRPr="007162F9" w:rsidRDefault="003A3C8F" w:rsidP="00C84FDA">
                <w:pPr>
                  <w:spacing w:line="256" w:lineRule="auto"/>
                  <w:ind w:left="142"/>
                  <w:rPr>
                    <w:rFonts w:ascii="Montserrat Medium" w:hAnsi="Montserrat Medium"/>
                    <w:color w:val="0A1349" w:themeColor="accent6"/>
                    <w:sz w:val="16"/>
                    <w:szCs w:val="16"/>
                  </w:rPr>
                </w:pPr>
                <w:r>
                  <w:rPr>
                    <w:rFonts w:ascii="Montserrat Medium" w:hAnsi="Montserrat Medium"/>
                    <w:color w:val="0A1349" w:themeColor="accent6"/>
                    <w:sz w:val="16"/>
                    <w:szCs w:val="16"/>
                  </w:rPr>
                  <w:t>Gestion compétences / mobilité</w:t>
                </w:r>
              </w:p>
            </w:sdtContent>
          </w:sdt>
        </w:tc>
        <w:tc>
          <w:tcPr>
            <w:tcW w:w="3449" w:type="pct"/>
            <w:vAlign w:val="center"/>
          </w:tcPr>
          <w:p w14:paraId="3D84C449" w14:textId="77777777" w:rsidR="00DA783C" w:rsidRDefault="00DA783C" w:rsidP="00C84FDA">
            <w:pPr>
              <w:ind w:firstLine="708"/>
              <w:rPr>
                <w:rFonts w:ascii="Montserrat SemiBold" w:hAnsi="Montserrat SemiBold"/>
                <w:bCs/>
                <w:color w:val="0A1349" w:themeColor="accent6"/>
                <w:sz w:val="18"/>
                <w:szCs w:val="18"/>
              </w:rPr>
            </w:pPr>
          </w:p>
          <w:p w14:paraId="296B00E8" w14:textId="28D07B36" w:rsidR="00DA783C" w:rsidRDefault="00B4665A" w:rsidP="001767E5">
            <w:pPr>
              <w:rPr>
                <w:rFonts w:ascii="Montserrat SemiBold" w:hAnsi="Montserrat SemiBold"/>
                <w:bCs/>
                <w:color w:val="0A1349" w:themeColor="accent6"/>
                <w:sz w:val="18"/>
                <w:szCs w:val="18"/>
              </w:rPr>
            </w:pPr>
            <w:r w:rsidRPr="009D0411">
              <w:rPr>
                <w:rFonts w:ascii="Montserrat SemiBold" w:hAnsi="Montserrat SemiBold"/>
                <w:bCs/>
                <w:color w:val="0A1349" w:themeColor="accent6"/>
                <w:sz w:val="18"/>
                <w:szCs w:val="18"/>
              </w:rPr>
              <w:t xml:space="preserve">Groupe de travail avec les </w:t>
            </w:r>
            <w:r w:rsidR="001767E5" w:rsidRPr="009D0411">
              <w:rPr>
                <w:rFonts w:ascii="Montserrat SemiBold" w:hAnsi="Montserrat SemiBold"/>
                <w:bCs/>
                <w:color w:val="0A1349" w:themeColor="accent6"/>
                <w:sz w:val="18"/>
                <w:szCs w:val="18"/>
              </w:rPr>
              <w:t xml:space="preserve">acteurs </w:t>
            </w:r>
            <w:r w:rsidR="009D0411" w:rsidRPr="00476404">
              <w:rPr>
                <w:rFonts w:ascii="Montserrat Medium" w:hAnsi="Montserrat Medium"/>
                <w:sz w:val="18"/>
                <w:szCs w:val="18"/>
              </w:rPr>
              <w:t xml:space="preserve">: </w:t>
            </w:r>
            <w:r w:rsidR="009D0411" w:rsidRPr="009D0411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>Le montage moules</w:t>
            </w:r>
            <w:r w:rsidR="009D0411" w:rsidRPr="00E94A81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, </w:t>
            </w:r>
            <w:r w:rsidR="009D0411" w:rsidRPr="00E94A81">
              <w:rPr>
                <w:rFonts w:ascii="Times New Roman" w:hAnsi="Times New Roman" w:cs="Times New Roman"/>
                <w:color w:val="0A1349" w:themeColor="accent6"/>
                <w:sz w:val="18"/>
                <w:szCs w:val="18"/>
              </w:rPr>
              <w:t>▪</w:t>
            </w:r>
            <w:r w:rsidR="009D0411" w:rsidRPr="00E94A81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 Le montage et r</w:t>
            </w:r>
            <w:r w:rsidR="009D0411" w:rsidRPr="00E94A81">
              <w:rPr>
                <w:rFonts w:ascii="Montserrat Medium" w:hAnsi="Montserrat Medium" w:cs="Montserrat Medium"/>
                <w:color w:val="0A1349" w:themeColor="accent6"/>
                <w:sz w:val="18"/>
                <w:szCs w:val="18"/>
              </w:rPr>
              <w:t>é</w:t>
            </w:r>
            <w:r w:rsidR="009D0411" w:rsidRPr="00E94A81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glage des cannes, </w:t>
            </w:r>
            <w:r w:rsidR="009D0411" w:rsidRPr="00E94A81">
              <w:rPr>
                <w:rFonts w:ascii="Times New Roman" w:hAnsi="Times New Roman" w:cs="Times New Roman"/>
                <w:color w:val="0A1349" w:themeColor="accent6"/>
                <w:sz w:val="18"/>
                <w:szCs w:val="18"/>
              </w:rPr>
              <w:t>▪</w:t>
            </w:r>
            <w:r w:rsidR="009D0411" w:rsidRPr="00E94A81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 Le d</w:t>
            </w:r>
            <w:r w:rsidR="009D0411" w:rsidRPr="00E94A81">
              <w:rPr>
                <w:rFonts w:ascii="Montserrat Medium" w:hAnsi="Montserrat Medium" w:cs="Montserrat Medium"/>
                <w:color w:val="0A1349" w:themeColor="accent6"/>
                <w:sz w:val="18"/>
                <w:szCs w:val="18"/>
              </w:rPr>
              <w:t>é</w:t>
            </w:r>
            <w:r w:rsidR="009D0411" w:rsidRPr="00E94A81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>marrage de la ligne d</w:t>
            </w:r>
            <w:r w:rsidR="009D0411" w:rsidRPr="00E94A81">
              <w:rPr>
                <w:rFonts w:ascii="Montserrat Medium" w:hAnsi="Montserrat Medium" w:cs="Montserrat Medium"/>
                <w:color w:val="0A1349" w:themeColor="accent6"/>
                <w:sz w:val="18"/>
                <w:szCs w:val="18"/>
              </w:rPr>
              <w:t>’</w:t>
            </w:r>
            <w:r w:rsidR="009D0411" w:rsidRPr="00E94A81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extrusion </w:t>
            </w:r>
            <w:r w:rsidR="009D0411" w:rsidRPr="00E94A81">
              <w:rPr>
                <w:rFonts w:ascii="Times New Roman" w:hAnsi="Times New Roman" w:cs="Times New Roman"/>
                <w:color w:val="0A1349" w:themeColor="accent6"/>
                <w:sz w:val="18"/>
                <w:szCs w:val="18"/>
              </w:rPr>
              <w:t>▪</w:t>
            </w:r>
            <w:r w:rsidR="009D0411" w:rsidRPr="00E94A81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 Le changement de fabrication, 3 </w:t>
            </w:r>
            <w:r w:rsidR="009D0411" w:rsidRPr="00E94A81">
              <w:rPr>
                <w:rFonts w:ascii="Times New Roman" w:hAnsi="Times New Roman" w:cs="Times New Roman"/>
                <w:color w:val="0A1349" w:themeColor="accent6"/>
                <w:sz w:val="18"/>
                <w:szCs w:val="18"/>
              </w:rPr>
              <w:t>▪</w:t>
            </w:r>
            <w:r w:rsidR="009D0411" w:rsidRPr="00E94A81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 L</w:t>
            </w:r>
            <w:r w:rsidR="009D0411" w:rsidRPr="00E94A81">
              <w:rPr>
                <w:rFonts w:ascii="Montserrat Medium" w:hAnsi="Montserrat Medium" w:cs="Montserrat Medium"/>
                <w:color w:val="0A1349" w:themeColor="accent6"/>
                <w:sz w:val="18"/>
                <w:szCs w:val="18"/>
              </w:rPr>
              <w:t>’</w:t>
            </w:r>
            <w:r w:rsidR="009D0411" w:rsidRPr="00E94A81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>appropriation des fiches de r</w:t>
            </w:r>
            <w:r w:rsidR="009D0411" w:rsidRPr="00E94A81">
              <w:rPr>
                <w:rFonts w:ascii="Montserrat Medium" w:hAnsi="Montserrat Medium" w:cs="Montserrat Medium"/>
                <w:color w:val="0A1349" w:themeColor="accent6"/>
                <w:sz w:val="18"/>
                <w:szCs w:val="18"/>
              </w:rPr>
              <w:t>é</w:t>
            </w:r>
            <w:r w:rsidR="009D0411" w:rsidRPr="00E94A81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>glage</w:t>
            </w:r>
          </w:p>
          <w:p w14:paraId="500E4426" w14:textId="77777777" w:rsidR="009636C7" w:rsidRDefault="001767E5" w:rsidP="001767E5">
            <w:pPr>
              <w:rPr>
                <w:rFonts w:ascii="Montserrat Medium" w:hAnsi="Montserrat Medium"/>
                <w:color w:val="EE0000"/>
                <w:sz w:val="18"/>
                <w:szCs w:val="18"/>
                <w:highlight w:val="yellow"/>
              </w:rPr>
            </w:pPr>
            <w:r>
              <w:rPr>
                <w:rFonts w:ascii="Montserrat SemiBold" w:hAnsi="Montserrat SemiBold"/>
                <w:bCs/>
                <w:color w:val="0A1349" w:themeColor="accent6"/>
                <w:sz w:val="18"/>
                <w:szCs w:val="18"/>
              </w:rPr>
              <w:t xml:space="preserve">Mode opératoire </w:t>
            </w:r>
            <w:r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 xml:space="preserve">de </w:t>
            </w:r>
            <w:r w:rsidRPr="00F81329">
              <w:t xml:space="preserve"> </w:t>
            </w:r>
            <w:r>
              <w:t xml:space="preserve">la </w:t>
            </w:r>
            <w:r w:rsidRPr="00F81329">
              <w:rPr>
                <w:rFonts w:ascii="Montserrat Medium" w:hAnsi="Montserrat Medium"/>
                <w:color w:val="0A1349" w:themeColor="accent6"/>
                <w:sz w:val="18"/>
                <w:szCs w:val="18"/>
              </w:rPr>
              <w:t>MACHINE JOMAR 01 IML</w:t>
            </w:r>
            <w:r w:rsidRPr="00231F4F">
              <w:rPr>
                <w:rFonts w:ascii="Montserrat Medium" w:hAnsi="Montserrat Medium"/>
                <w:color w:val="EE0000"/>
                <w:sz w:val="18"/>
                <w:szCs w:val="18"/>
                <w:highlight w:val="yellow"/>
              </w:rPr>
              <w:t xml:space="preserve"> </w:t>
            </w:r>
          </w:p>
          <w:p w14:paraId="7E1D3431" w14:textId="5F1AA5A2" w:rsidR="001767E5" w:rsidRDefault="00BB707E" w:rsidP="00BB707E">
            <w:pPr>
              <w:rPr>
                <w:rFonts w:ascii="Montserrat SemiBold" w:hAnsi="Montserrat SemiBold"/>
                <w:bCs/>
                <w:color w:val="0A1349" w:themeColor="accent6"/>
                <w:sz w:val="18"/>
                <w:szCs w:val="18"/>
              </w:rPr>
            </w:pPr>
            <w:r w:rsidRPr="00BB707E">
              <w:rPr>
                <w:rFonts w:ascii="Montserrat Medium" w:hAnsi="Montserrat Medium"/>
                <w:color w:val="EE0000"/>
                <w:sz w:val="18"/>
                <w:szCs w:val="18"/>
                <w:highlight w:val="yellow"/>
              </w:rPr>
              <w:t>Capsule vidéo</w:t>
            </w:r>
            <w:r w:rsidR="009D0411">
              <w:rPr>
                <w:rFonts w:ascii="Montserrat Medium" w:hAnsi="Montserrat Medium"/>
                <w:color w:val="EE0000"/>
                <w:sz w:val="18"/>
                <w:szCs w:val="18"/>
              </w:rPr>
              <w:t xml:space="preserve"> ? </w:t>
            </w:r>
          </w:p>
          <w:p w14:paraId="090E9CB3" w14:textId="77777777" w:rsidR="00DA783C" w:rsidRPr="009C05E4" w:rsidRDefault="00DA783C" w:rsidP="00C84FDA">
            <w:pPr>
              <w:ind w:firstLine="708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790" w:type="pct"/>
            <w:vAlign w:val="center"/>
          </w:tcPr>
          <w:p w14:paraId="109E3F65" w14:textId="20681E73" w:rsidR="00DA783C" w:rsidRPr="006473DB" w:rsidRDefault="001767E5" w:rsidP="00C84FDA">
            <w:pPr>
              <w:jc w:val="center"/>
              <w:rPr>
                <w:rFonts w:ascii="Montserrat SemiBold" w:hAnsi="Montserrat SemiBold"/>
                <w:b/>
                <w:color w:val="0A1349" w:themeColor="accent6"/>
                <w:sz w:val="18"/>
                <w:szCs w:val="18"/>
              </w:rPr>
            </w:pPr>
            <w:r w:rsidRPr="001767E5">
              <w:rPr>
                <w:rFonts w:ascii="Montserrat SemiBold" w:hAnsi="Montserrat SemiBold"/>
                <w:b/>
                <w:color w:val="EE0000"/>
                <w:sz w:val="18"/>
                <w:szCs w:val="18"/>
              </w:rPr>
              <w:t xml:space="preserve">A compléter </w:t>
            </w:r>
          </w:p>
        </w:tc>
      </w:tr>
      <w:tr w:rsidR="00DA783C" w:rsidRPr="00A74D43" w14:paraId="264A6657" w14:textId="77777777" w:rsidTr="00DA783C">
        <w:trPr>
          <w:trHeight w:val="1315"/>
          <w:jc w:val="center"/>
        </w:trPr>
        <w:tc>
          <w:tcPr>
            <w:tcW w:w="761" w:type="pct"/>
            <w:vAlign w:val="center"/>
          </w:tcPr>
          <w:sdt>
            <w:sdtPr>
              <w:rPr>
                <w:rFonts w:ascii="Montserrat Medium" w:hAnsi="Montserrat Medium"/>
                <w:color w:val="0A1349" w:themeColor="accent6"/>
                <w:sz w:val="16"/>
                <w:szCs w:val="16"/>
              </w:rPr>
              <w:alias w:val="Thèmatiques"/>
              <w:tag w:val="Thèmatiques"/>
              <w:id w:val="1377818616"/>
              <w:placeholder>
                <w:docPart w:val="E22BA2AD90AB4B90947DDF4400DB3683"/>
              </w:placeholder>
              <w:showingPlcHdr/>
              <w:dropDownList>
                <w:listItem w:value="Choisissez un élément."/>
                <w:listItem w:displayText="Evaluations et entretiens " w:value="Evaluations et entretiens "/>
                <w:listItem w:displayText="Gestion de la formation" w:value="Gestion de la formation"/>
                <w:listItem w:displayText="Gestion compétences / mobilité" w:value="Gestion compétences / mobilité"/>
                <w:listItem w:displayText="Gestion des RH" w:value="Gestion des RH"/>
                <w:listItem w:displayText="Normes et règlementations" w:value="Normes et règlementations"/>
                <w:listItem w:displayText="Recrutement" w:value="Recrutement"/>
                <w:listItem w:displayText="Relations sociales" w:value="Relations sociales"/>
                <w:listItem w:displayText="Stratégie et organisation RH" w:value="Stratégie et organisation RH"/>
              </w:dropDownList>
            </w:sdtPr>
            <w:sdtContent>
              <w:p w14:paraId="77E1965A" w14:textId="77777777" w:rsidR="00DA783C" w:rsidRPr="007162F9" w:rsidRDefault="00DA783C" w:rsidP="00C84FDA">
                <w:pPr>
                  <w:spacing w:line="256" w:lineRule="auto"/>
                  <w:ind w:left="142"/>
                  <w:rPr>
                    <w:rFonts w:ascii="Montserrat Medium" w:hAnsi="Montserrat Medium"/>
                    <w:color w:val="0A1349" w:themeColor="accent6"/>
                    <w:sz w:val="16"/>
                    <w:szCs w:val="16"/>
                  </w:rPr>
                </w:pPr>
                <w:r>
                  <w:rPr>
                    <w:rStyle w:val="Textedelespacerserv"/>
                  </w:rPr>
                  <w:t>Choisissez un élément.</w:t>
                </w:r>
              </w:p>
            </w:sdtContent>
          </w:sdt>
        </w:tc>
        <w:tc>
          <w:tcPr>
            <w:tcW w:w="3449" w:type="pct"/>
            <w:vAlign w:val="center"/>
          </w:tcPr>
          <w:p w14:paraId="2451E2FF" w14:textId="77777777" w:rsidR="00DA783C" w:rsidRDefault="00DA783C" w:rsidP="00C84FDA">
            <w:pPr>
              <w:ind w:firstLine="708"/>
              <w:rPr>
                <w:rFonts w:ascii="Montserrat SemiBold" w:hAnsi="Montserrat SemiBold"/>
                <w:bCs/>
                <w:color w:val="0A1349" w:themeColor="accent6"/>
                <w:sz w:val="18"/>
                <w:szCs w:val="18"/>
              </w:rPr>
            </w:pPr>
          </w:p>
        </w:tc>
        <w:tc>
          <w:tcPr>
            <w:tcW w:w="790" w:type="pct"/>
            <w:vAlign w:val="center"/>
          </w:tcPr>
          <w:p w14:paraId="747E247B" w14:textId="77777777" w:rsidR="00DA783C" w:rsidRPr="006473DB" w:rsidRDefault="00DA783C" w:rsidP="00C84FDA">
            <w:pPr>
              <w:jc w:val="center"/>
              <w:rPr>
                <w:rFonts w:ascii="Montserrat SemiBold" w:hAnsi="Montserrat SemiBold"/>
                <w:b/>
                <w:color w:val="0A1349" w:themeColor="accent6"/>
                <w:sz w:val="18"/>
                <w:szCs w:val="18"/>
              </w:rPr>
            </w:pPr>
          </w:p>
        </w:tc>
      </w:tr>
      <w:tr w:rsidR="00DA783C" w:rsidRPr="00A74D43" w14:paraId="1CEA97D8" w14:textId="77777777" w:rsidTr="00DA783C">
        <w:trPr>
          <w:trHeight w:val="1315"/>
          <w:jc w:val="center"/>
        </w:trPr>
        <w:tc>
          <w:tcPr>
            <w:tcW w:w="761" w:type="pct"/>
            <w:vAlign w:val="center"/>
          </w:tcPr>
          <w:sdt>
            <w:sdtPr>
              <w:rPr>
                <w:rFonts w:ascii="Montserrat Medium" w:hAnsi="Montserrat Medium"/>
                <w:color w:val="0A1349" w:themeColor="accent6"/>
                <w:sz w:val="16"/>
                <w:szCs w:val="16"/>
              </w:rPr>
              <w:alias w:val="Thèmatiques"/>
              <w:tag w:val="Thèmatiques"/>
              <w:id w:val="1133603270"/>
              <w:placeholder>
                <w:docPart w:val="D2BBFE394BC5491F8A2CEFA50466CDCF"/>
              </w:placeholder>
              <w:showingPlcHdr/>
              <w:dropDownList>
                <w:listItem w:value="Choisissez un élément."/>
                <w:listItem w:displayText="Evaluations et entretiens " w:value="Evaluations et entretiens "/>
                <w:listItem w:displayText="Gestion de la formation" w:value="Gestion de la formation"/>
                <w:listItem w:displayText="Gestion compétences / mobilité" w:value="Gestion compétences / mobilité"/>
                <w:listItem w:displayText="Gestion des RH" w:value="Gestion des RH"/>
                <w:listItem w:displayText="Normes et règlementations" w:value="Normes et règlementations"/>
                <w:listItem w:displayText="Recrutement" w:value="Recrutement"/>
                <w:listItem w:displayText="Relations sociales" w:value="Relations sociales"/>
                <w:listItem w:displayText="Stratégie et organisation RH" w:value="Stratégie et organisation RH"/>
              </w:dropDownList>
            </w:sdtPr>
            <w:sdtContent>
              <w:p w14:paraId="0F44E190" w14:textId="77777777" w:rsidR="00DA783C" w:rsidRDefault="00DA783C" w:rsidP="00C84FDA">
                <w:pPr>
                  <w:spacing w:line="256" w:lineRule="auto"/>
                  <w:ind w:left="142"/>
                  <w:rPr>
                    <w:rFonts w:ascii="Montserrat Medium" w:hAnsi="Montserrat Medium"/>
                    <w:color w:val="0A1349" w:themeColor="accent6"/>
                    <w:sz w:val="16"/>
                    <w:szCs w:val="16"/>
                  </w:rPr>
                </w:pPr>
                <w:r>
                  <w:rPr>
                    <w:rStyle w:val="Textedelespacerserv"/>
                  </w:rPr>
                  <w:t>Choisissez un élément.</w:t>
                </w:r>
              </w:p>
            </w:sdtContent>
          </w:sdt>
        </w:tc>
        <w:tc>
          <w:tcPr>
            <w:tcW w:w="3449" w:type="pct"/>
            <w:vAlign w:val="center"/>
          </w:tcPr>
          <w:p w14:paraId="608E0F80" w14:textId="77777777" w:rsidR="00DA783C" w:rsidRDefault="00DA783C" w:rsidP="00C84FDA">
            <w:pPr>
              <w:ind w:firstLine="708"/>
              <w:rPr>
                <w:rFonts w:ascii="Montserrat SemiBold" w:hAnsi="Montserrat SemiBold"/>
                <w:bCs/>
                <w:color w:val="0A1349" w:themeColor="accent6"/>
                <w:sz w:val="18"/>
                <w:szCs w:val="18"/>
              </w:rPr>
            </w:pPr>
          </w:p>
        </w:tc>
        <w:tc>
          <w:tcPr>
            <w:tcW w:w="790" w:type="pct"/>
            <w:vAlign w:val="center"/>
          </w:tcPr>
          <w:p w14:paraId="44F59890" w14:textId="77777777" w:rsidR="00DA783C" w:rsidRPr="006473DB" w:rsidRDefault="00DA783C" w:rsidP="00C84FDA">
            <w:pPr>
              <w:jc w:val="center"/>
              <w:rPr>
                <w:rFonts w:ascii="Montserrat SemiBold" w:hAnsi="Montserrat SemiBold"/>
                <w:b/>
                <w:color w:val="0A1349" w:themeColor="accent6"/>
                <w:sz w:val="18"/>
                <w:szCs w:val="18"/>
              </w:rPr>
            </w:pPr>
          </w:p>
        </w:tc>
      </w:tr>
      <w:tr w:rsidR="00DA783C" w:rsidRPr="00A74D43" w14:paraId="3324B5CD" w14:textId="77777777" w:rsidTr="00DA783C">
        <w:trPr>
          <w:trHeight w:val="1315"/>
          <w:jc w:val="center"/>
        </w:trPr>
        <w:tc>
          <w:tcPr>
            <w:tcW w:w="761" w:type="pct"/>
            <w:vAlign w:val="center"/>
          </w:tcPr>
          <w:sdt>
            <w:sdtPr>
              <w:rPr>
                <w:rFonts w:ascii="Montserrat Medium" w:hAnsi="Montserrat Medium"/>
                <w:color w:val="0A1349" w:themeColor="accent6"/>
                <w:sz w:val="16"/>
                <w:szCs w:val="16"/>
              </w:rPr>
              <w:alias w:val="Thèmatiques"/>
              <w:tag w:val="Thèmatiques"/>
              <w:id w:val="972253113"/>
              <w:placeholder>
                <w:docPart w:val="D910F9A84CF846EBB266C81BB1236C41"/>
              </w:placeholder>
              <w:showingPlcHdr/>
              <w:dropDownList>
                <w:listItem w:value="Choisissez un élément."/>
                <w:listItem w:displayText="Evaluations et entretiens " w:value="Evaluations et entretiens "/>
                <w:listItem w:displayText="Gestion de la formation" w:value="Gestion de la formation"/>
                <w:listItem w:displayText="Gestion compétences / mobilité" w:value="Gestion compétences / mobilité"/>
                <w:listItem w:displayText="Gestion des RH" w:value="Gestion des RH"/>
                <w:listItem w:displayText="Normes et règlementations" w:value="Normes et règlementations"/>
                <w:listItem w:displayText="Recrutement" w:value="Recrutement"/>
                <w:listItem w:displayText="Relations sociales" w:value="Relations sociales"/>
                <w:listItem w:displayText="Stratégie et organisation RH" w:value="Stratégie et organisation RH"/>
              </w:dropDownList>
            </w:sdtPr>
            <w:sdtContent>
              <w:p w14:paraId="6ECFF08A" w14:textId="77777777" w:rsidR="00DA783C" w:rsidRDefault="00DA783C" w:rsidP="00C84FDA">
                <w:pPr>
                  <w:spacing w:line="256" w:lineRule="auto"/>
                  <w:ind w:left="142"/>
                  <w:rPr>
                    <w:rFonts w:ascii="Montserrat Medium" w:hAnsi="Montserrat Medium"/>
                    <w:color w:val="0A1349" w:themeColor="accent6"/>
                    <w:sz w:val="16"/>
                    <w:szCs w:val="16"/>
                  </w:rPr>
                </w:pPr>
                <w:r>
                  <w:rPr>
                    <w:rStyle w:val="Textedelespacerserv"/>
                  </w:rPr>
                  <w:t>Choisissez un élément.</w:t>
                </w:r>
              </w:p>
            </w:sdtContent>
          </w:sdt>
        </w:tc>
        <w:tc>
          <w:tcPr>
            <w:tcW w:w="3449" w:type="pct"/>
            <w:vAlign w:val="center"/>
          </w:tcPr>
          <w:p w14:paraId="3A4BCB61" w14:textId="77777777" w:rsidR="00DA783C" w:rsidRDefault="00DA783C" w:rsidP="00C84FDA">
            <w:pPr>
              <w:ind w:firstLine="708"/>
              <w:rPr>
                <w:rFonts w:ascii="Montserrat SemiBold" w:hAnsi="Montserrat SemiBold"/>
                <w:bCs/>
                <w:color w:val="0A1349" w:themeColor="accent6"/>
                <w:sz w:val="18"/>
                <w:szCs w:val="18"/>
              </w:rPr>
            </w:pPr>
          </w:p>
        </w:tc>
        <w:tc>
          <w:tcPr>
            <w:tcW w:w="790" w:type="pct"/>
            <w:vAlign w:val="center"/>
          </w:tcPr>
          <w:p w14:paraId="08C61BC9" w14:textId="77777777" w:rsidR="00DA783C" w:rsidRPr="006473DB" w:rsidRDefault="00DA783C" w:rsidP="00C84FDA">
            <w:pPr>
              <w:jc w:val="center"/>
              <w:rPr>
                <w:rFonts w:ascii="Montserrat SemiBold" w:hAnsi="Montserrat SemiBold"/>
                <w:b/>
                <w:color w:val="0A1349" w:themeColor="accent6"/>
                <w:sz w:val="18"/>
                <w:szCs w:val="18"/>
              </w:rPr>
            </w:pPr>
          </w:p>
        </w:tc>
      </w:tr>
    </w:tbl>
    <w:p w14:paraId="225F53C3" w14:textId="77777777" w:rsidR="00DA783C" w:rsidRDefault="00DA783C" w:rsidP="00DA783C">
      <w:pPr>
        <w:pStyle w:val="sous-titre1"/>
      </w:pPr>
    </w:p>
    <w:p w14:paraId="3E1D34F5" w14:textId="77777777" w:rsidR="00DA783C" w:rsidRPr="00FE1B24" w:rsidRDefault="00DA783C" w:rsidP="00DA783C">
      <w:pPr>
        <w:tabs>
          <w:tab w:val="left" w:pos="9498"/>
        </w:tabs>
        <w:ind w:firstLine="708"/>
        <w:rPr>
          <w:rFonts w:ascii="Montserrat SemiBold" w:hAnsi="Montserrat SemiBold"/>
          <w:bCs/>
          <w:color w:val="0A1349" w:themeColor="accent6"/>
          <w:sz w:val="18"/>
          <w:szCs w:val="18"/>
        </w:rPr>
      </w:pPr>
      <w:r w:rsidRPr="00FE1B24">
        <w:rPr>
          <w:rFonts w:ascii="Montserrat SemiBold" w:hAnsi="Montserrat SemiBold"/>
          <w:bCs/>
          <w:color w:val="0A1349" w:themeColor="accent6"/>
          <w:sz w:val="18"/>
          <w:szCs w:val="18"/>
        </w:rPr>
        <w:t>Signature et cachet du prestataire :</w:t>
      </w:r>
      <w:r w:rsidRPr="00FE1B24">
        <w:rPr>
          <w:rFonts w:ascii="Montserrat SemiBold" w:hAnsi="Montserrat SemiBold"/>
          <w:bCs/>
          <w:color w:val="0A1349" w:themeColor="accent6"/>
          <w:sz w:val="18"/>
          <w:szCs w:val="18"/>
        </w:rPr>
        <w:tab/>
        <w:t>Signature et cachet de l’entreprise :</w:t>
      </w:r>
    </w:p>
    <w:p w14:paraId="01858209" w14:textId="77777777" w:rsidR="00DA783C" w:rsidRDefault="00DA783C" w:rsidP="00DA783C">
      <w:pPr>
        <w:pStyle w:val="sous-titre1"/>
      </w:pPr>
    </w:p>
    <w:p w14:paraId="79DA3D60" w14:textId="77777777" w:rsidR="00DA783C" w:rsidRDefault="00DA783C" w:rsidP="00DA783C">
      <w:pPr>
        <w:pStyle w:val="sous-titre1"/>
      </w:pPr>
    </w:p>
    <w:p w14:paraId="44718F3A" w14:textId="77777777" w:rsidR="00DA783C" w:rsidRDefault="00DA783C" w:rsidP="00DA783C">
      <w:pPr>
        <w:pStyle w:val="sous-titre1"/>
      </w:pPr>
    </w:p>
    <w:p w14:paraId="4EB54AF7" w14:textId="2004A149" w:rsidR="00FE1B24" w:rsidRDefault="00FE1B24" w:rsidP="00FE1872">
      <w:pPr>
        <w:pStyle w:val="sous-titre1"/>
      </w:pPr>
    </w:p>
    <w:sectPr w:rsidR="00FE1B24" w:rsidSect="008A4812">
      <w:headerReference w:type="default" r:id="rId23"/>
      <w:footerReference w:type="default" r:id="rId24"/>
      <w:pgSz w:w="16838" w:h="11906" w:orient="landscape"/>
      <w:pgMar w:top="1417" w:right="1560" w:bottom="1417" w:left="1843" w:header="851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60989" w14:textId="77777777" w:rsidR="00F94F9F" w:rsidRDefault="00F94F9F" w:rsidP="002252BB">
      <w:pPr>
        <w:spacing w:after="0" w:line="240" w:lineRule="auto"/>
      </w:pPr>
      <w:r>
        <w:separator/>
      </w:r>
    </w:p>
  </w:endnote>
  <w:endnote w:type="continuationSeparator" w:id="0">
    <w:p w14:paraId="22F05F20" w14:textId="77777777" w:rsidR="00F94F9F" w:rsidRDefault="00F94F9F" w:rsidP="002252BB">
      <w:pPr>
        <w:spacing w:after="0" w:line="240" w:lineRule="auto"/>
      </w:pPr>
      <w:r>
        <w:continuationSeparator/>
      </w:r>
    </w:p>
  </w:endnote>
  <w:endnote w:type="continuationNotice" w:id="1">
    <w:p w14:paraId="5253CC63" w14:textId="77777777" w:rsidR="00F94F9F" w:rsidRDefault="00F94F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Montserrat-Regular">
    <w:altName w:val="Montserra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xend">
    <w:altName w:val="Calibri"/>
    <w:charset w:val="00"/>
    <w:family w:val="auto"/>
    <w:pitch w:val="variable"/>
    <w:sig w:usb0="A00000FF" w:usb1="4000205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D552C" w14:textId="77777777" w:rsidR="00736CDB" w:rsidRDefault="00736CD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6D9AB" w14:textId="412DE883" w:rsidR="00187F7D" w:rsidRPr="00FF5373" w:rsidRDefault="002A246D" w:rsidP="00B26672">
    <w:pPr>
      <w:pStyle w:val="Pieddepage"/>
      <w:tabs>
        <w:tab w:val="clear" w:pos="4536"/>
        <w:tab w:val="clear" w:pos="9072"/>
        <w:tab w:val="left" w:pos="2268"/>
      </w:tabs>
      <w:rPr>
        <w:rFonts w:ascii="Montserrat" w:hAnsi="Montserrat"/>
        <w:sz w:val="14"/>
        <w:szCs w:val="14"/>
      </w:rPr>
    </w:pPr>
    <w:r w:rsidRPr="002A246D">
      <w:rPr>
        <w:noProof/>
        <w:color w:val="7EDDD3" w:themeColor="accent3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4D454985" wp14:editId="38FE7A7F">
              <wp:simplePos x="0" y="0"/>
              <wp:positionH relativeFrom="page">
                <wp:posOffset>4445</wp:posOffset>
              </wp:positionH>
              <wp:positionV relativeFrom="paragraph">
                <wp:posOffset>-1317625</wp:posOffset>
              </wp:positionV>
              <wp:extent cx="3609975" cy="1841188"/>
              <wp:effectExtent l="0" t="0" r="9525" b="6985"/>
              <wp:wrapNone/>
              <wp:docPr id="14" name="Rectangle 4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9975" cy="1841188"/>
                      </a:xfrm>
                      <a:custGeom>
                        <a:avLst/>
                        <a:gdLst>
                          <a:gd name="connsiteX0" fmla="*/ 0 w 4981575"/>
                          <a:gd name="connsiteY0" fmla="*/ 0 h 2522855"/>
                          <a:gd name="connsiteX1" fmla="*/ 4981575 w 4981575"/>
                          <a:gd name="connsiteY1" fmla="*/ 0 h 2522855"/>
                          <a:gd name="connsiteX2" fmla="*/ 4981575 w 4981575"/>
                          <a:gd name="connsiteY2" fmla="*/ 2522855 h 2522855"/>
                          <a:gd name="connsiteX3" fmla="*/ 0 w 4981575"/>
                          <a:gd name="connsiteY3" fmla="*/ 2522855 h 2522855"/>
                          <a:gd name="connsiteX4" fmla="*/ 0 w 4981575"/>
                          <a:gd name="connsiteY4" fmla="*/ 0 h 2522855"/>
                          <a:gd name="connsiteX0" fmla="*/ 0 w 4981575"/>
                          <a:gd name="connsiteY0" fmla="*/ 19 h 2522874"/>
                          <a:gd name="connsiteX1" fmla="*/ 2349062 w 4981575"/>
                          <a:gd name="connsiteY1" fmla="*/ 1024778 h 2522874"/>
                          <a:gd name="connsiteX2" fmla="*/ 4981575 w 4981575"/>
                          <a:gd name="connsiteY2" fmla="*/ 19 h 2522874"/>
                          <a:gd name="connsiteX3" fmla="*/ 4981575 w 4981575"/>
                          <a:gd name="connsiteY3" fmla="*/ 2522874 h 2522874"/>
                          <a:gd name="connsiteX4" fmla="*/ 0 w 4981575"/>
                          <a:gd name="connsiteY4" fmla="*/ 2522874 h 2522874"/>
                          <a:gd name="connsiteX5" fmla="*/ 0 w 4981575"/>
                          <a:gd name="connsiteY5" fmla="*/ 19 h 2522874"/>
                          <a:gd name="connsiteX0" fmla="*/ 0 w 4981575"/>
                          <a:gd name="connsiteY0" fmla="*/ 13 h 2522868"/>
                          <a:gd name="connsiteX1" fmla="*/ 2364828 w 4981575"/>
                          <a:gd name="connsiteY1" fmla="*/ 1623865 h 2522868"/>
                          <a:gd name="connsiteX2" fmla="*/ 4981575 w 4981575"/>
                          <a:gd name="connsiteY2" fmla="*/ 13 h 2522868"/>
                          <a:gd name="connsiteX3" fmla="*/ 4981575 w 4981575"/>
                          <a:gd name="connsiteY3" fmla="*/ 2522868 h 2522868"/>
                          <a:gd name="connsiteX4" fmla="*/ 0 w 4981575"/>
                          <a:gd name="connsiteY4" fmla="*/ 2522868 h 2522868"/>
                          <a:gd name="connsiteX5" fmla="*/ 0 w 4981575"/>
                          <a:gd name="connsiteY5" fmla="*/ 13 h 2522868"/>
                          <a:gd name="connsiteX0" fmla="*/ 0 w 4981575"/>
                          <a:gd name="connsiteY0" fmla="*/ 19 h 2522874"/>
                          <a:gd name="connsiteX1" fmla="*/ 2254469 w 4981575"/>
                          <a:gd name="connsiteY1" fmla="*/ 1040544 h 2522874"/>
                          <a:gd name="connsiteX2" fmla="*/ 4981575 w 4981575"/>
                          <a:gd name="connsiteY2" fmla="*/ 19 h 2522874"/>
                          <a:gd name="connsiteX3" fmla="*/ 4981575 w 4981575"/>
                          <a:gd name="connsiteY3" fmla="*/ 2522874 h 2522874"/>
                          <a:gd name="connsiteX4" fmla="*/ 0 w 4981575"/>
                          <a:gd name="connsiteY4" fmla="*/ 2522874 h 2522874"/>
                          <a:gd name="connsiteX5" fmla="*/ 0 w 4981575"/>
                          <a:gd name="connsiteY5" fmla="*/ 19 h 2522874"/>
                          <a:gd name="connsiteX0" fmla="*/ 0 w 4981575"/>
                          <a:gd name="connsiteY0" fmla="*/ 30 h 2522885"/>
                          <a:gd name="connsiteX1" fmla="*/ 2254469 w 4981575"/>
                          <a:gd name="connsiteY1" fmla="*/ 1040555 h 2522885"/>
                          <a:gd name="connsiteX2" fmla="*/ 4981575 w 4981575"/>
                          <a:gd name="connsiteY2" fmla="*/ 30 h 2522885"/>
                          <a:gd name="connsiteX3" fmla="*/ 4981575 w 4981575"/>
                          <a:gd name="connsiteY3" fmla="*/ 2522885 h 2522885"/>
                          <a:gd name="connsiteX4" fmla="*/ 0 w 4981575"/>
                          <a:gd name="connsiteY4" fmla="*/ 2522885 h 2522885"/>
                          <a:gd name="connsiteX5" fmla="*/ 0 w 4981575"/>
                          <a:gd name="connsiteY5" fmla="*/ 30 h 2522885"/>
                          <a:gd name="connsiteX0" fmla="*/ 0 w 4981575"/>
                          <a:gd name="connsiteY0" fmla="*/ 22 h 2522877"/>
                          <a:gd name="connsiteX1" fmla="*/ 2254469 w 4981575"/>
                          <a:gd name="connsiteY1" fmla="*/ 1040547 h 2522877"/>
                          <a:gd name="connsiteX2" fmla="*/ 4981575 w 4981575"/>
                          <a:gd name="connsiteY2" fmla="*/ 22 h 2522877"/>
                          <a:gd name="connsiteX3" fmla="*/ 4981575 w 4981575"/>
                          <a:gd name="connsiteY3" fmla="*/ 2522877 h 2522877"/>
                          <a:gd name="connsiteX4" fmla="*/ 0 w 4981575"/>
                          <a:gd name="connsiteY4" fmla="*/ 2522877 h 2522877"/>
                          <a:gd name="connsiteX5" fmla="*/ 0 w 4981575"/>
                          <a:gd name="connsiteY5" fmla="*/ 22 h 2522877"/>
                          <a:gd name="connsiteX0" fmla="*/ 0 w 4981575"/>
                          <a:gd name="connsiteY0" fmla="*/ 22 h 2522877"/>
                          <a:gd name="connsiteX1" fmla="*/ 2254469 w 4981575"/>
                          <a:gd name="connsiteY1" fmla="*/ 1040547 h 2522877"/>
                          <a:gd name="connsiteX2" fmla="*/ 4981575 w 4981575"/>
                          <a:gd name="connsiteY2" fmla="*/ 22 h 2522877"/>
                          <a:gd name="connsiteX3" fmla="*/ 4981575 w 4981575"/>
                          <a:gd name="connsiteY3" fmla="*/ 2522877 h 2522877"/>
                          <a:gd name="connsiteX4" fmla="*/ 0 w 4981575"/>
                          <a:gd name="connsiteY4" fmla="*/ 2522877 h 2522877"/>
                          <a:gd name="connsiteX5" fmla="*/ 0 w 4981575"/>
                          <a:gd name="connsiteY5" fmla="*/ 22 h 2522877"/>
                          <a:gd name="connsiteX0" fmla="*/ 0 w 4981575"/>
                          <a:gd name="connsiteY0" fmla="*/ 27 h 2522882"/>
                          <a:gd name="connsiteX1" fmla="*/ 2254469 w 4981575"/>
                          <a:gd name="connsiteY1" fmla="*/ 1040552 h 2522882"/>
                          <a:gd name="connsiteX2" fmla="*/ 4981575 w 4981575"/>
                          <a:gd name="connsiteY2" fmla="*/ 27 h 2522882"/>
                          <a:gd name="connsiteX3" fmla="*/ 4981575 w 4981575"/>
                          <a:gd name="connsiteY3" fmla="*/ 2522882 h 2522882"/>
                          <a:gd name="connsiteX4" fmla="*/ 0 w 4981575"/>
                          <a:gd name="connsiteY4" fmla="*/ 2522882 h 2522882"/>
                          <a:gd name="connsiteX5" fmla="*/ 0 w 4981575"/>
                          <a:gd name="connsiteY5" fmla="*/ 27 h 2522882"/>
                          <a:gd name="connsiteX0" fmla="*/ 31531 w 4981575"/>
                          <a:gd name="connsiteY0" fmla="*/ 31532 h 2522855"/>
                          <a:gd name="connsiteX1" fmla="*/ 2254469 w 4981575"/>
                          <a:gd name="connsiteY1" fmla="*/ 1040525 h 2522855"/>
                          <a:gd name="connsiteX2" fmla="*/ 4981575 w 4981575"/>
                          <a:gd name="connsiteY2" fmla="*/ 0 h 2522855"/>
                          <a:gd name="connsiteX3" fmla="*/ 4981575 w 4981575"/>
                          <a:gd name="connsiteY3" fmla="*/ 2522855 h 2522855"/>
                          <a:gd name="connsiteX4" fmla="*/ 0 w 4981575"/>
                          <a:gd name="connsiteY4" fmla="*/ 2522855 h 2522855"/>
                          <a:gd name="connsiteX5" fmla="*/ 31531 w 4981575"/>
                          <a:gd name="connsiteY5" fmla="*/ 31532 h 2522855"/>
                          <a:gd name="connsiteX0" fmla="*/ 31531 w 4981575"/>
                          <a:gd name="connsiteY0" fmla="*/ 31532 h 2522855"/>
                          <a:gd name="connsiteX1" fmla="*/ 2254469 w 4981575"/>
                          <a:gd name="connsiteY1" fmla="*/ 1040525 h 2522855"/>
                          <a:gd name="connsiteX2" fmla="*/ 4981575 w 4981575"/>
                          <a:gd name="connsiteY2" fmla="*/ 0 h 2522855"/>
                          <a:gd name="connsiteX3" fmla="*/ 4981575 w 4981575"/>
                          <a:gd name="connsiteY3" fmla="*/ 2522855 h 2522855"/>
                          <a:gd name="connsiteX4" fmla="*/ 0 w 4981575"/>
                          <a:gd name="connsiteY4" fmla="*/ 2522855 h 2522855"/>
                          <a:gd name="connsiteX5" fmla="*/ 31531 w 4981575"/>
                          <a:gd name="connsiteY5" fmla="*/ 31532 h 2522855"/>
                          <a:gd name="connsiteX0" fmla="*/ 31531 w 4981575"/>
                          <a:gd name="connsiteY0" fmla="*/ 31532 h 2522855"/>
                          <a:gd name="connsiteX1" fmla="*/ 2286000 w 4981575"/>
                          <a:gd name="connsiteY1" fmla="*/ 1087822 h 2522855"/>
                          <a:gd name="connsiteX2" fmla="*/ 4981575 w 4981575"/>
                          <a:gd name="connsiteY2" fmla="*/ 0 h 2522855"/>
                          <a:gd name="connsiteX3" fmla="*/ 4981575 w 4981575"/>
                          <a:gd name="connsiteY3" fmla="*/ 2522855 h 2522855"/>
                          <a:gd name="connsiteX4" fmla="*/ 0 w 4981575"/>
                          <a:gd name="connsiteY4" fmla="*/ 2522855 h 2522855"/>
                          <a:gd name="connsiteX5" fmla="*/ 31531 w 4981575"/>
                          <a:gd name="connsiteY5" fmla="*/ 31532 h 2522855"/>
                          <a:gd name="connsiteX0" fmla="*/ 31531 w 4981575"/>
                          <a:gd name="connsiteY0" fmla="*/ 31532 h 2522855"/>
                          <a:gd name="connsiteX1" fmla="*/ 2286000 w 4981575"/>
                          <a:gd name="connsiteY1" fmla="*/ 1087822 h 2522855"/>
                          <a:gd name="connsiteX2" fmla="*/ 4981575 w 4981575"/>
                          <a:gd name="connsiteY2" fmla="*/ 0 h 2522855"/>
                          <a:gd name="connsiteX3" fmla="*/ 4981575 w 4981575"/>
                          <a:gd name="connsiteY3" fmla="*/ 2522855 h 2522855"/>
                          <a:gd name="connsiteX4" fmla="*/ 0 w 4981575"/>
                          <a:gd name="connsiteY4" fmla="*/ 2522855 h 2522855"/>
                          <a:gd name="connsiteX5" fmla="*/ 31531 w 4981575"/>
                          <a:gd name="connsiteY5" fmla="*/ 31532 h 2522855"/>
                          <a:gd name="connsiteX0" fmla="*/ 31531 w 5013106"/>
                          <a:gd name="connsiteY0" fmla="*/ 0 h 2491323"/>
                          <a:gd name="connsiteX1" fmla="*/ 2286000 w 5013106"/>
                          <a:gd name="connsiteY1" fmla="*/ 1056290 h 2491323"/>
                          <a:gd name="connsiteX2" fmla="*/ 5013106 w 5013106"/>
                          <a:gd name="connsiteY2" fmla="*/ 2364827 h 2491323"/>
                          <a:gd name="connsiteX3" fmla="*/ 4981575 w 5013106"/>
                          <a:gd name="connsiteY3" fmla="*/ 2491323 h 2491323"/>
                          <a:gd name="connsiteX4" fmla="*/ 0 w 5013106"/>
                          <a:gd name="connsiteY4" fmla="*/ 2491323 h 2491323"/>
                          <a:gd name="connsiteX5" fmla="*/ 31531 w 5013106"/>
                          <a:gd name="connsiteY5" fmla="*/ 0 h 2491323"/>
                          <a:gd name="connsiteX0" fmla="*/ 31531 w 5044635"/>
                          <a:gd name="connsiteY0" fmla="*/ 0 h 3027397"/>
                          <a:gd name="connsiteX1" fmla="*/ 2286000 w 5044635"/>
                          <a:gd name="connsiteY1" fmla="*/ 1056290 h 3027397"/>
                          <a:gd name="connsiteX2" fmla="*/ 5013106 w 5044635"/>
                          <a:gd name="connsiteY2" fmla="*/ 2364827 h 3027397"/>
                          <a:gd name="connsiteX3" fmla="*/ 5044635 w 5044635"/>
                          <a:gd name="connsiteY3" fmla="*/ 3027397 h 3027397"/>
                          <a:gd name="connsiteX4" fmla="*/ 0 w 5044635"/>
                          <a:gd name="connsiteY4" fmla="*/ 2491323 h 3027397"/>
                          <a:gd name="connsiteX5" fmla="*/ 31531 w 5044635"/>
                          <a:gd name="connsiteY5" fmla="*/ 0 h 3027397"/>
                          <a:gd name="connsiteX0" fmla="*/ 31531 w 5044635"/>
                          <a:gd name="connsiteY0" fmla="*/ 0 h 3027397"/>
                          <a:gd name="connsiteX1" fmla="*/ 2286000 w 5044635"/>
                          <a:gd name="connsiteY1" fmla="*/ 1056290 h 3027397"/>
                          <a:gd name="connsiteX2" fmla="*/ 5013106 w 5044635"/>
                          <a:gd name="connsiteY2" fmla="*/ 2128316 h 3027397"/>
                          <a:gd name="connsiteX3" fmla="*/ 5044635 w 5044635"/>
                          <a:gd name="connsiteY3" fmla="*/ 3027397 h 3027397"/>
                          <a:gd name="connsiteX4" fmla="*/ 0 w 5044635"/>
                          <a:gd name="connsiteY4" fmla="*/ 2491323 h 3027397"/>
                          <a:gd name="connsiteX5" fmla="*/ 31531 w 5044635"/>
                          <a:gd name="connsiteY5" fmla="*/ 0 h 3027397"/>
                          <a:gd name="connsiteX0" fmla="*/ 31531 w 5044635"/>
                          <a:gd name="connsiteY0" fmla="*/ 0 h 3027397"/>
                          <a:gd name="connsiteX1" fmla="*/ 2286000 w 5044635"/>
                          <a:gd name="connsiteY1" fmla="*/ 1056290 h 3027397"/>
                          <a:gd name="connsiteX2" fmla="*/ 5013106 w 5044635"/>
                          <a:gd name="connsiteY2" fmla="*/ 2128316 h 3027397"/>
                          <a:gd name="connsiteX3" fmla="*/ 5044635 w 5044635"/>
                          <a:gd name="connsiteY3" fmla="*/ 3027397 h 3027397"/>
                          <a:gd name="connsiteX4" fmla="*/ 0 w 5044635"/>
                          <a:gd name="connsiteY4" fmla="*/ 2491323 h 3027397"/>
                          <a:gd name="connsiteX5" fmla="*/ 31531 w 5044635"/>
                          <a:gd name="connsiteY5" fmla="*/ 0 h 3027397"/>
                          <a:gd name="connsiteX0" fmla="*/ 31531 w 5044635"/>
                          <a:gd name="connsiteY0" fmla="*/ 0 h 3027397"/>
                          <a:gd name="connsiteX1" fmla="*/ 2286000 w 5044635"/>
                          <a:gd name="connsiteY1" fmla="*/ 1056290 h 3027397"/>
                          <a:gd name="connsiteX2" fmla="*/ 5013106 w 5044635"/>
                          <a:gd name="connsiteY2" fmla="*/ 2128316 h 3027397"/>
                          <a:gd name="connsiteX3" fmla="*/ 5044635 w 5044635"/>
                          <a:gd name="connsiteY3" fmla="*/ 3027397 h 3027397"/>
                          <a:gd name="connsiteX4" fmla="*/ 0 w 5044635"/>
                          <a:gd name="connsiteY4" fmla="*/ 2491323 h 3027397"/>
                          <a:gd name="connsiteX5" fmla="*/ 31531 w 5044635"/>
                          <a:gd name="connsiteY5" fmla="*/ 0 h 3027397"/>
                          <a:gd name="connsiteX0" fmla="*/ 31531 w 5044635"/>
                          <a:gd name="connsiteY0" fmla="*/ 0 h 2491323"/>
                          <a:gd name="connsiteX1" fmla="*/ 2286000 w 5044635"/>
                          <a:gd name="connsiteY1" fmla="*/ 1056290 h 2491323"/>
                          <a:gd name="connsiteX2" fmla="*/ 5013106 w 5044635"/>
                          <a:gd name="connsiteY2" fmla="*/ 2128316 h 2491323"/>
                          <a:gd name="connsiteX3" fmla="*/ 5044635 w 5044635"/>
                          <a:gd name="connsiteY3" fmla="*/ 2459772 h 2491323"/>
                          <a:gd name="connsiteX4" fmla="*/ 0 w 5044635"/>
                          <a:gd name="connsiteY4" fmla="*/ 2491323 h 2491323"/>
                          <a:gd name="connsiteX5" fmla="*/ 31531 w 5044635"/>
                          <a:gd name="connsiteY5" fmla="*/ 0 h 2491323"/>
                          <a:gd name="connsiteX0" fmla="*/ 0 w 5013104"/>
                          <a:gd name="connsiteY0" fmla="*/ 0 h 2459772"/>
                          <a:gd name="connsiteX1" fmla="*/ 2254469 w 5013104"/>
                          <a:gd name="connsiteY1" fmla="*/ 1056290 h 2459772"/>
                          <a:gd name="connsiteX2" fmla="*/ 4981575 w 5013104"/>
                          <a:gd name="connsiteY2" fmla="*/ 2128316 h 2459772"/>
                          <a:gd name="connsiteX3" fmla="*/ 5013104 w 5013104"/>
                          <a:gd name="connsiteY3" fmla="*/ 2459772 h 2459772"/>
                          <a:gd name="connsiteX4" fmla="*/ 47299 w 5013104"/>
                          <a:gd name="connsiteY4" fmla="*/ 2444010 h 2459772"/>
                          <a:gd name="connsiteX5" fmla="*/ 0 w 5013104"/>
                          <a:gd name="connsiteY5" fmla="*/ 0 h 2459772"/>
                          <a:gd name="connsiteX0" fmla="*/ 31535 w 5044639"/>
                          <a:gd name="connsiteY0" fmla="*/ 0 h 2459772"/>
                          <a:gd name="connsiteX1" fmla="*/ 2286004 w 5044639"/>
                          <a:gd name="connsiteY1" fmla="*/ 1056290 h 2459772"/>
                          <a:gd name="connsiteX2" fmla="*/ 5013110 w 5044639"/>
                          <a:gd name="connsiteY2" fmla="*/ 2128316 h 2459772"/>
                          <a:gd name="connsiteX3" fmla="*/ 5044639 w 5044639"/>
                          <a:gd name="connsiteY3" fmla="*/ 2459772 h 2459772"/>
                          <a:gd name="connsiteX4" fmla="*/ 0 w 5044639"/>
                          <a:gd name="connsiteY4" fmla="*/ 2459772 h 2459772"/>
                          <a:gd name="connsiteX5" fmla="*/ 31535 w 5044639"/>
                          <a:gd name="connsiteY5" fmla="*/ 0 h 2459772"/>
                          <a:gd name="connsiteX0" fmla="*/ 0 w 5013104"/>
                          <a:gd name="connsiteY0" fmla="*/ 0 h 2459772"/>
                          <a:gd name="connsiteX1" fmla="*/ 2254469 w 5013104"/>
                          <a:gd name="connsiteY1" fmla="*/ 1056290 h 2459772"/>
                          <a:gd name="connsiteX2" fmla="*/ 4981575 w 5013104"/>
                          <a:gd name="connsiteY2" fmla="*/ 2128316 h 2459772"/>
                          <a:gd name="connsiteX3" fmla="*/ 5013104 w 5013104"/>
                          <a:gd name="connsiteY3" fmla="*/ 2459772 h 2459772"/>
                          <a:gd name="connsiteX4" fmla="*/ 31529 w 5013104"/>
                          <a:gd name="connsiteY4" fmla="*/ 2459772 h 2459772"/>
                          <a:gd name="connsiteX5" fmla="*/ 0 w 5013104"/>
                          <a:gd name="connsiteY5" fmla="*/ 0 h 2459772"/>
                          <a:gd name="connsiteX0" fmla="*/ 0 w 5091944"/>
                          <a:gd name="connsiteY0" fmla="*/ 0 h 2459772"/>
                          <a:gd name="connsiteX1" fmla="*/ 2254469 w 5091944"/>
                          <a:gd name="connsiteY1" fmla="*/ 1056290 h 2459772"/>
                          <a:gd name="connsiteX2" fmla="*/ 5091944 w 5091944"/>
                          <a:gd name="connsiteY2" fmla="*/ 2443679 h 2459772"/>
                          <a:gd name="connsiteX3" fmla="*/ 5013104 w 5091944"/>
                          <a:gd name="connsiteY3" fmla="*/ 2459772 h 2459772"/>
                          <a:gd name="connsiteX4" fmla="*/ 31529 w 5091944"/>
                          <a:gd name="connsiteY4" fmla="*/ 2459772 h 2459772"/>
                          <a:gd name="connsiteX5" fmla="*/ 0 w 5091944"/>
                          <a:gd name="connsiteY5" fmla="*/ 0 h 2459772"/>
                          <a:gd name="connsiteX0" fmla="*/ 0 w 5091944"/>
                          <a:gd name="connsiteY0" fmla="*/ 0 h 2459772"/>
                          <a:gd name="connsiteX1" fmla="*/ 2254469 w 5091944"/>
                          <a:gd name="connsiteY1" fmla="*/ 1056290 h 2459772"/>
                          <a:gd name="connsiteX2" fmla="*/ 5091944 w 5091944"/>
                          <a:gd name="connsiteY2" fmla="*/ 2443679 h 2459772"/>
                          <a:gd name="connsiteX3" fmla="*/ 5013104 w 5091944"/>
                          <a:gd name="connsiteY3" fmla="*/ 2459772 h 2459772"/>
                          <a:gd name="connsiteX4" fmla="*/ 31529 w 5091944"/>
                          <a:gd name="connsiteY4" fmla="*/ 2459772 h 2459772"/>
                          <a:gd name="connsiteX5" fmla="*/ 0 w 5091944"/>
                          <a:gd name="connsiteY5" fmla="*/ 0 h 2459772"/>
                          <a:gd name="connsiteX0" fmla="*/ 0 w 5091944"/>
                          <a:gd name="connsiteY0" fmla="*/ 0 h 2459772"/>
                          <a:gd name="connsiteX1" fmla="*/ 2254469 w 5091944"/>
                          <a:gd name="connsiteY1" fmla="*/ 1056290 h 2459772"/>
                          <a:gd name="connsiteX2" fmla="*/ 5091944 w 5091944"/>
                          <a:gd name="connsiteY2" fmla="*/ 2443679 h 2459772"/>
                          <a:gd name="connsiteX3" fmla="*/ 5013104 w 5091944"/>
                          <a:gd name="connsiteY3" fmla="*/ 2459772 h 2459772"/>
                          <a:gd name="connsiteX4" fmla="*/ 31529 w 5091944"/>
                          <a:gd name="connsiteY4" fmla="*/ 2459772 h 2459772"/>
                          <a:gd name="connsiteX5" fmla="*/ 0 w 5091944"/>
                          <a:gd name="connsiteY5" fmla="*/ 0 h 2459772"/>
                          <a:gd name="connsiteX0" fmla="*/ 0 w 5091944"/>
                          <a:gd name="connsiteY0" fmla="*/ 0 h 2459772"/>
                          <a:gd name="connsiteX1" fmla="*/ 2254469 w 5091944"/>
                          <a:gd name="connsiteY1" fmla="*/ 1056290 h 2459772"/>
                          <a:gd name="connsiteX2" fmla="*/ 5091944 w 5091944"/>
                          <a:gd name="connsiteY2" fmla="*/ 2443679 h 2459772"/>
                          <a:gd name="connsiteX3" fmla="*/ 5013104 w 5091944"/>
                          <a:gd name="connsiteY3" fmla="*/ 2459772 h 2459772"/>
                          <a:gd name="connsiteX4" fmla="*/ 0 w 5091944"/>
                          <a:gd name="connsiteY4" fmla="*/ 2459772 h 2459772"/>
                          <a:gd name="connsiteX5" fmla="*/ 0 w 5091944"/>
                          <a:gd name="connsiteY5" fmla="*/ 0 h 2459772"/>
                          <a:gd name="connsiteX0" fmla="*/ 0 w 5091944"/>
                          <a:gd name="connsiteY0" fmla="*/ 0 h 2479311"/>
                          <a:gd name="connsiteX1" fmla="*/ 2254469 w 5091944"/>
                          <a:gd name="connsiteY1" fmla="*/ 1056290 h 2479311"/>
                          <a:gd name="connsiteX2" fmla="*/ 5091944 w 5091944"/>
                          <a:gd name="connsiteY2" fmla="*/ 2479311 h 2479311"/>
                          <a:gd name="connsiteX3" fmla="*/ 5013104 w 5091944"/>
                          <a:gd name="connsiteY3" fmla="*/ 2459772 h 2479311"/>
                          <a:gd name="connsiteX4" fmla="*/ 0 w 5091944"/>
                          <a:gd name="connsiteY4" fmla="*/ 2459772 h 2479311"/>
                          <a:gd name="connsiteX5" fmla="*/ 0 w 5091944"/>
                          <a:gd name="connsiteY5" fmla="*/ 0 h 247931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5091944" h="2479311">
                            <a:moveTo>
                              <a:pt x="0" y="0"/>
                            </a:moveTo>
                            <a:cubicBezTo>
                              <a:pt x="930166" y="641131"/>
                              <a:pt x="993227" y="761998"/>
                              <a:pt x="2254469" y="1056290"/>
                            </a:cubicBezTo>
                            <a:cubicBezTo>
                              <a:pt x="3242348" y="1308544"/>
                              <a:pt x="4009486" y="1044433"/>
                              <a:pt x="5091944" y="2479311"/>
                            </a:cubicBezTo>
                            <a:lnTo>
                              <a:pt x="5013104" y="2459772"/>
                            </a:lnTo>
                            <a:lnTo>
                              <a:pt x="0" y="2459772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D03362" id="Rectangle 451" o:spid="_x0000_s1026" style="position:absolute;margin-left:.35pt;margin-top:-103.75pt;width:284.25pt;height:145pt;z-index:-25165823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5091944,2479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" path="m,c930166,641131,993227,761998,2254469,1056290v987879,252254,1755017,-11857,2837475,1423021l5013104,2459772,,2459772,,xe" fillcolor="#7eddd3 [3206]" stroked="f" strokeweight="1pt">
              <v:stroke joinstyle="miter"/>
              <v:path arrowok="t" o:connecttype="custom" o:connectlocs="0,0;1598324,784423;3609975,1841188;3554081,1826678;0,1826678;0,0" o:connectangles="0,0,0,0,0,0"/>
              <w10:wrap anchorx="page"/>
            </v:shape>
          </w:pict>
        </mc:Fallback>
      </mc:AlternateContent>
    </w:r>
    <w:r w:rsidRPr="002A246D">
      <w:rPr>
        <w:noProof/>
        <w:color w:val="7EDDD3" w:themeColor="accent3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A54F0E5" wp14:editId="1A198036">
              <wp:simplePos x="0" y="0"/>
              <wp:positionH relativeFrom="page">
                <wp:posOffset>1457325</wp:posOffset>
              </wp:positionH>
              <wp:positionV relativeFrom="paragraph">
                <wp:posOffset>2931160</wp:posOffset>
              </wp:positionV>
              <wp:extent cx="3309290" cy="1687830"/>
              <wp:effectExtent l="0" t="0" r="5715" b="7620"/>
              <wp:wrapNone/>
              <wp:docPr id="12" name="Rectangle 4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09290" cy="1687830"/>
                      </a:xfrm>
                      <a:custGeom>
                        <a:avLst/>
                        <a:gdLst>
                          <a:gd name="connsiteX0" fmla="*/ 0 w 4981575"/>
                          <a:gd name="connsiteY0" fmla="*/ 0 h 2522855"/>
                          <a:gd name="connsiteX1" fmla="*/ 4981575 w 4981575"/>
                          <a:gd name="connsiteY1" fmla="*/ 0 h 2522855"/>
                          <a:gd name="connsiteX2" fmla="*/ 4981575 w 4981575"/>
                          <a:gd name="connsiteY2" fmla="*/ 2522855 h 2522855"/>
                          <a:gd name="connsiteX3" fmla="*/ 0 w 4981575"/>
                          <a:gd name="connsiteY3" fmla="*/ 2522855 h 2522855"/>
                          <a:gd name="connsiteX4" fmla="*/ 0 w 4981575"/>
                          <a:gd name="connsiteY4" fmla="*/ 0 h 2522855"/>
                          <a:gd name="connsiteX0" fmla="*/ 0 w 4981575"/>
                          <a:gd name="connsiteY0" fmla="*/ 19 h 2522874"/>
                          <a:gd name="connsiteX1" fmla="*/ 2349062 w 4981575"/>
                          <a:gd name="connsiteY1" fmla="*/ 1024778 h 2522874"/>
                          <a:gd name="connsiteX2" fmla="*/ 4981575 w 4981575"/>
                          <a:gd name="connsiteY2" fmla="*/ 19 h 2522874"/>
                          <a:gd name="connsiteX3" fmla="*/ 4981575 w 4981575"/>
                          <a:gd name="connsiteY3" fmla="*/ 2522874 h 2522874"/>
                          <a:gd name="connsiteX4" fmla="*/ 0 w 4981575"/>
                          <a:gd name="connsiteY4" fmla="*/ 2522874 h 2522874"/>
                          <a:gd name="connsiteX5" fmla="*/ 0 w 4981575"/>
                          <a:gd name="connsiteY5" fmla="*/ 19 h 2522874"/>
                          <a:gd name="connsiteX0" fmla="*/ 0 w 4981575"/>
                          <a:gd name="connsiteY0" fmla="*/ 13 h 2522868"/>
                          <a:gd name="connsiteX1" fmla="*/ 2364828 w 4981575"/>
                          <a:gd name="connsiteY1" fmla="*/ 1623865 h 2522868"/>
                          <a:gd name="connsiteX2" fmla="*/ 4981575 w 4981575"/>
                          <a:gd name="connsiteY2" fmla="*/ 13 h 2522868"/>
                          <a:gd name="connsiteX3" fmla="*/ 4981575 w 4981575"/>
                          <a:gd name="connsiteY3" fmla="*/ 2522868 h 2522868"/>
                          <a:gd name="connsiteX4" fmla="*/ 0 w 4981575"/>
                          <a:gd name="connsiteY4" fmla="*/ 2522868 h 2522868"/>
                          <a:gd name="connsiteX5" fmla="*/ 0 w 4981575"/>
                          <a:gd name="connsiteY5" fmla="*/ 13 h 2522868"/>
                          <a:gd name="connsiteX0" fmla="*/ 0 w 4981575"/>
                          <a:gd name="connsiteY0" fmla="*/ 19 h 2522874"/>
                          <a:gd name="connsiteX1" fmla="*/ 2254469 w 4981575"/>
                          <a:gd name="connsiteY1" fmla="*/ 1040544 h 2522874"/>
                          <a:gd name="connsiteX2" fmla="*/ 4981575 w 4981575"/>
                          <a:gd name="connsiteY2" fmla="*/ 19 h 2522874"/>
                          <a:gd name="connsiteX3" fmla="*/ 4981575 w 4981575"/>
                          <a:gd name="connsiteY3" fmla="*/ 2522874 h 2522874"/>
                          <a:gd name="connsiteX4" fmla="*/ 0 w 4981575"/>
                          <a:gd name="connsiteY4" fmla="*/ 2522874 h 2522874"/>
                          <a:gd name="connsiteX5" fmla="*/ 0 w 4981575"/>
                          <a:gd name="connsiteY5" fmla="*/ 19 h 2522874"/>
                          <a:gd name="connsiteX0" fmla="*/ 0 w 4981575"/>
                          <a:gd name="connsiteY0" fmla="*/ 30 h 2522885"/>
                          <a:gd name="connsiteX1" fmla="*/ 2254469 w 4981575"/>
                          <a:gd name="connsiteY1" fmla="*/ 1040555 h 2522885"/>
                          <a:gd name="connsiteX2" fmla="*/ 4981575 w 4981575"/>
                          <a:gd name="connsiteY2" fmla="*/ 30 h 2522885"/>
                          <a:gd name="connsiteX3" fmla="*/ 4981575 w 4981575"/>
                          <a:gd name="connsiteY3" fmla="*/ 2522885 h 2522885"/>
                          <a:gd name="connsiteX4" fmla="*/ 0 w 4981575"/>
                          <a:gd name="connsiteY4" fmla="*/ 2522885 h 2522885"/>
                          <a:gd name="connsiteX5" fmla="*/ 0 w 4981575"/>
                          <a:gd name="connsiteY5" fmla="*/ 30 h 2522885"/>
                          <a:gd name="connsiteX0" fmla="*/ 0 w 4981575"/>
                          <a:gd name="connsiteY0" fmla="*/ 22 h 2522877"/>
                          <a:gd name="connsiteX1" fmla="*/ 2254469 w 4981575"/>
                          <a:gd name="connsiteY1" fmla="*/ 1040547 h 2522877"/>
                          <a:gd name="connsiteX2" fmla="*/ 4981575 w 4981575"/>
                          <a:gd name="connsiteY2" fmla="*/ 22 h 2522877"/>
                          <a:gd name="connsiteX3" fmla="*/ 4981575 w 4981575"/>
                          <a:gd name="connsiteY3" fmla="*/ 2522877 h 2522877"/>
                          <a:gd name="connsiteX4" fmla="*/ 0 w 4981575"/>
                          <a:gd name="connsiteY4" fmla="*/ 2522877 h 2522877"/>
                          <a:gd name="connsiteX5" fmla="*/ 0 w 4981575"/>
                          <a:gd name="connsiteY5" fmla="*/ 22 h 2522877"/>
                          <a:gd name="connsiteX0" fmla="*/ 0 w 4981575"/>
                          <a:gd name="connsiteY0" fmla="*/ 22 h 2522877"/>
                          <a:gd name="connsiteX1" fmla="*/ 2254469 w 4981575"/>
                          <a:gd name="connsiteY1" fmla="*/ 1040547 h 2522877"/>
                          <a:gd name="connsiteX2" fmla="*/ 4981575 w 4981575"/>
                          <a:gd name="connsiteY2" fmla="*/ 22 h 2522877"/>
                          <a:gd name="connsiteX3" fmla="*/ 4981575 w 4981575"/>
                          <a:gd name="connsiteY3" fmla="*/ 2522877 h 2522877"/>
                          <a:gd name="connsiteX4" fmla="*/ 0 w 4981575"/>
                          <a:gd name="connsiteY4" fmla="*/ 2522877 h 2522877"/>
                          <a:gd name="connsiteX5" fmla="*/ 0 w 4981575"/>
                          <a:gd name="connsiteY5" fmla="*/ 22 h 2522877"/>
                          <a:gd name="connsiteX0" fmla="*/ 0 w 4981575"/>
                          <a:gd name="connsiteY0" fmla="*/ 27 h 2522882"/>
                          <a:gd name="connsiteX1" fmla="*/ 2254469 w 4981575"/>
                          <a:gd name="connsiteY1" fmla="*/ 1040552 h 2522882"/>
                          <a:gd name="connsiteX2" fmla="*/ 4981575 w 4981575"/>
                          <a:gd name="connsiteY2" fmla="*/ 27 h 2522882"/>
                          <a:gd name="connsiteX3" fmla="*/ 4981575 w 4981575"/>
                          <a:gd name="connsiteY3" fmla="*/ 2522882 h 2522882"/>
                          <a:gd name="connsiteX4" fmla="*/ 0 w 4981575"/>
                          <a:gd name="connsiteY4" fmla="*/ 2522882 h 2522882"/>
                          <a:gd name="connsiteX5" fmla="*/ 0 w 4981575"/>
                          <a:gd name="connsiteY5" fmla="*/ 27 h 2522882"/>
                          <a:gd name="connsiteX0" fmla="*/ 31531 w 4981575"/>
                          <a:gd name="connsiteY0" fmla="*/ 31532 h 2522855"/>
                          <a:gd name="connsiteX1" fmla="*/ 2254469 w 4981575"/>
                          <a:gd name="connsiteY1" fmla="*/ 1040525 h 2522855"/>
                          <a:gd name="connsiteX2" fmla="*/ 4981575 w 4981575"/>
                          <a:gd name="connsiteY2" fmla="*/ 0 h 2522855"/>
                          <a:gd name="connsiteX3" fmla="*/ 4981575 w 4981575"/>
                          <a:gd name="connsiteY3" fmla="*/ 2522855 h 2522855"/>
                          <a:gd name="connsiteX4" fmla="*/ 0 w 4981575"/>
                          <a:gd name="connsiteY4" fmla="*/ 2522855 h 2522855"/>
                          <a:gd name="connsiteX5" fmla="*/ 31531 w 4981575"/>
                          <a:gd name="connsiteY5" fmla="*/ 31532 h 2522855"/>
                          <a:gd name="connsiteX0" fmla="*/ 31531 w 4981575"/>
                          <a:gd name="connsiteY0" fmla="*/ 31532 h 2522855"/>
                          <a:gd name="connsiteX1" fmla="*/ 2254469 w 4981575"/>
                          <a:gd name="connsiteY1" fmla="*/ 1040525 h 2522855"/>
                          <a:gd name="connsiteX2" fmla="*/ 4981575 w 4981575"/>
                          <a:gd name="connsiteY2" fmla="*/ 0 h 2522855"/>
                          <a:gd name="connsiteX3" fmla="*/ 4981575 w 4981575"/>
                          <a:gd name="connsiteY3" fmla="*/ 2522855 h 2522855"/>
                          <a:gd name="connsiteX4" fmla="*/ 0 w 4981575"/>
                          <a:gd name="connsiteY4" fmla="*/ 2522855 h 2522855"/>
                          <a:gd name="connsiteX5" fmla="*/ 31531 w 4981575"/>
                          <a:gd name="connsiteY5" fmla="*/ 31532 h 2522855"/>
                          <a:gd name="connsiteX0" fmla="*/ 31531 w 4981575"/>
                          <a:gd name="connsiteY0" fmla="*/ 31532 h 2522855"/>
                          <a:gd name="connsiteX1" fmla="*/ 2286000 w 4981575"/>
                          <a:gd name="connsiteY1" fmla="*/ 1087822 h 2522855"/>
                          <a:gd name="connsiteX2" fmla="*/ 4981575 w 4981575"/>
                          <a:gd name="connsiteY2" fmla="*/ 0 h 2522855"/>
                          <a:gd name="connsiteX3" fmla="*/ 4981575 w 4981575"/>
                          <a:gd name="connsiteY3" fmla="*/ 2522855 h 2522855"/>
                          <a:gd name="connsiteX4" fmla="*/ 0 w 4981575"/>
                          <a:gd name="connsiteY4" fmla="*/ 2522855 h 2522855"/>
                          <a:gd name="connsiteX5" fmla="*/ 31531 w 4981575"/>
                          <a:gd name="connsiteY5" fmla="*/ 31532 h 2522855"/>
                          <a:gd name="connsiteX0" fmla="*/ 31531 w 4981575"/>
                          <a:gd name="connsiteY0" fmla="*/ 31532 h 2522855"/>
                          <a:gd name="connsiteX1" fmla="*/ 2286000 w 4981575"/>
                          <a:gd name="connsiteY1" fmla="*/ 1087822 h 2522855"/>
                          <a:gd name="connsiteX2" fmla="*/ 4981575 w 4981575"/>
                          <a:gd name="connsiteY2" fmla="*/ 0 h 2522855"/>
                          <a:gd name="connsiteX3" fmla="*/ 4981575 w 4981575"/>
                          <a:gd name="connsiteY3" fmla="*/ 2522855 h 2522855"/>
                          <a:gd name="connsiteX4" fmla="*/ 0 w 4981575"/>
                          <a:gd name="connsiteY4" fmla="*/ 2522855 h 2522855"/>
                          <a:gd name="connsiteX5" fmla="*/ 31531 w 4981575"/>
                          <a:gd name="connsiteY5" fmla="*/ 31532 h 2522855"/>
                          <a:gd name="connsiteX0" fmla="*/ 31531 w 5013106"/>
                          <a:gd name="connsiteY0" fmla="*/ 0 h 2491323"/>
                          <a:gd name="connsiteX1" fmla="*/ 2286000 w 5013106"/>
                          <a:gd name="connsiteY1" fmla="*/ 1056290 h 2491323"/>
                          <a:gd name="connsiteX2" fmla="*/ 5013106 w 5013106"/>
                          <a:gd name="connsiteY2" fmla="*/ 2364827 h 2491323"/>
                          <a:gd name="connsiteX3" fmla="*/ 4981575 w 5013106"/>
                          <a:gd name="connsiteY3" fmla="*/ 2491323 h 2491323"/>
                          <a:gd name="connsiteX4" fmla="*/ 0 w 5013106"/>
                          <a:gd name="connsiteY4" fmla="*/ 2491323 h 2491323"/>
                          <a:gd name="connsiteX5" fmla="*/ 31531 w 5013106"/>
                          <a:gd name="connsiteY5" fmla="*/ 0 h 2491323"/>
                          <a:gd name="connsiteX0" fmla="*/ 31531 w 5044635"/>
                          <a:gd name="connsiteY0" fmla="*/ 0 h 3027397"/>
                          <a:gd name="connsiteX1" fmla="*/ 2286000 w 5044635"/>
                          <a:gd name="connsiteY1" fmla="*/ 1056290 h 3027397"/>
                          <a:gd name="connsiteX2" fmla="*/ 5013106 w 5044635"/>
                          <a:gd name="connsiteY2" fmla="*/ 2364827 h 3027397"/>
                          <a:gd name="connsiteX3" fmla="*/ 5044635 w 5044635"/>
                          <a:gd name="connsiteY3" fmla="*/ 3027397 h 3027397"/>
                          <a:gd name="connsiteX4" fmla="*/ 0 w 5044635"/>
                          <a:gd name="connsiteY4" fmla="*/ 2491323 h 3027397"/>
                          <a:gd name="connsiteX5" fmla="*/ 31531 w 5044635"/>
                          <a:gd name="connsiteY5" fmla="*/ 0 h 3027397"/>
                          <a:gd name="connsiteX0" fmla="*/ 31531 w 5044635"/>
                          <a:gd name="connsiteY0" fmla="*/ 0 h 3027397"/>
                          <a:gd name="connsiteX1" fmla="*/ 2286000 w 5044635"/>
                          <a:gd name="connsiteY1" fmla="*/ 1056290 h 3027397"/>
                          <a:gd name="connsiteX2" fmla="*/ 5013106 w 5044635"/>
                          <a:gd name="connsiteY2" fmla="*/ 2128316 h 3027397"/>
                          <a:gd name="connsiteX3" fmla="*/ 5044635 w 5044635"/>
                          <a:gd name="connsiteY3" fmla="*/ 3027397 h 3027397"/>
                          <a:gd name="connsiteX4" fmla="*/ 0 w 5044635"/>
                          <a:gd name="connsiteY4" fmla="*/ 2491323 h 3027397"/>
                          <a:gd name="connsiteX5" fmla="*/ 31531 w 5044635"/>
                          <a:gd name="connsiteY5" fmla="*/ 0 h 3027397"/>
                          <a:gd name="connsiteX0" fmla="*/ 31531 w 5044635"/>
                          <a:gd name="connsiteY0" fmla="*/ 0 h 3027397"/>
                          <a:gd name="connsiteX1" fmla="*/ 2286000 w 5044635"/>
                          <a:gd name="connsiteY1" fmla="*/ 1056290 h 3027397"/>
                          <a:gd name="connsiteX2" fmla="*/ 5013106 w 5044635"/>
                          <a:gd name="connsiteY2" fmla="*/ 2128316 h 3027397"/>
                          <a:gd name="connsiteX3" fmla="*/ 5044635 w 5044635"/>
                          <a:gd name="connsiteY3" fmla="*/ 3027397 h 3027397"/>
                          <a:gd name="connsiteX4" fmla="*/ 0 w 5044635"/>
                          <a:gd name="connsiteY4" fmla="*/ 2491323 h 3027397"/>
                          <a:gd name="connsiteX5" fmla="*/ 31531 w 5044635"/>
                          <a:gd name="connsiteY5" fmla="*/ 0 h 3027397"/>
                          <a:gd name="connsiteX0" fmla="*/ 31531 w 5044635"/>
                          <a:gd name="connsiteY0" fmla="*/ 0 h 3027397"/>
                          <a:gd name="connsiteX1" fmla="*/ 2286000 w 5044635"/>
                          <a:gd name="connsiteY1" fmla="*/ 1056290 h 3027397"/>
                          <a:gd name="connsiteX2" fmla="*/ 5013106 w 5044635"/>
                          <a:gd name="connsiteY2" fmla="*/ 2128316 h 3027397"/>
                          <a:gd name="connsiteX3" fmla="*/ 5044635 w 5044635"/>
                          <a:gd name="connsiteY3" fmla="*/ 3027397 h 3027397"/>
                          <a:gd name="connsiteX4" fmla="*/ 0 w 5044635"/>
                          <a:gd name="connsiteY4" fmla="*/ 2491323 h 3027397"/>
                          <a:gd name="connsiteX5" fmla="*/ 31531 w 5044635"/>
                          <a:gd name="connsiteY5" fmla="*/ 0 h 3027397"/>
                          <a:gd name="connsiteX0" fmla="*/ 31531 w 5044635"/>
                          <a:gd name="connsiteY0" fmla="*/ 0 h 2491323"/>
                          <a:gd name="connsiteX1" fmla="*/ 2286000 w 5044635"/>
                          <a:gd name="connsiteY1" fmla="*/ 1056290 h 2491323"/>
                          <a:gd name="connsiteX2" fmla="*/ 5013106 w 5044635"/>
                          <a:gd name="connsiteY2" fmla="*/ 2128316 h 2491323"/>
                          <a:gd name="connsiteX3" fmla="*/ 5044635 w 5044635"/>
                          <a:gd name="connsiteY3" fmla="*/ 2459772 h 2491323"/>
                          <a:gd name="connsiteX4" fmla="*/ 0 w 5044635"/>
                          <a:gd name="connsiteY4" fmla="*/ 2491323 h 2491323"/>
                          <a:gd name="connsiteX5" fmla="*/ 31531 w 5044635"/>
                          <a:gd name="connsiteY5" fmla="*/ 0 h 2491323"/>
                          <a:gd name="connsiteX0" fmla="*/ 0 w 5013104"/>
                          <a:gd name="connsiteY0" fmla="*/ 0 h 2459772"/>
                          <a:gd name="connsiteX1" fmla="*/ 2254469 w 5013104"/>
                          <a:gd name="connsiteY1" fmla="*/ 1056290 h 2459772"/>
                          <a:gd name="connsiteX2" fmla="*/ 4981575 w 5013104"/>
                          <a:gd name="connsiteY2" fmla="*/ 2128316 h 2459772"/>
                          <a:gd name="connsiteX3" fmla="*/ 5013104 w 5013104"/>
                          <a:gd name="connsiteY3" fmla="*/ 2459772 h 2459772"/>
                          <a:gd name="connsiteX4" fmla="*/ 47299 w 5013104"/>
                          <a:gd name="connsiteY4" fmla="*/ 2444010 h 2459772"/>
                          <a:gd name="connsiteX5" fmla="*/ 0 w 5013104"/>
                          <a:gd name="connsiteY5" fmla="*/ 0 h 2459772"/>
                          <a:gd name="connsiteX0" fmla="*/ 31535 w 5044639"/>
                          <a:gd name="connsiteY0" fmla="*/ 0 h 2459772"/>
                          <a:gd name="connsiteX1" fmla="*/ 2286004 w 5044639"/>
                          <a:gd name="connsiteY1" fmla="*/ 1056290 h 2459772"/>
                          <a:gd name="connsiteX2" fmla="*/ 5013110 w 5044639"/>
                          <a:gd name="connsiteY2" fmla="*/ 2128316 h 2459772"/>
                          <a:gd name="connsiteX3" fmla="*/ 5044639 w 5044639"/>
                          <a:gd name="connsiteY3" fmla="*/ 2459772 h 2459772"/>
                          <a:gd name="connsiteX4" fmla="*/ 0 w 5044639"/>
                          <a:gd name="connsiteY4" fmla="*/ 2459772 h 2459772"/>
                          <a:gd name="connsiteX5" fmla="*/ 31535 w 5044639"/>
                          <a:gd name="connsiteY5" fmla="*/ 0 h 2459772"/>
                          <a:gd name="connsiteX0" fmla="*/ 0 w 5013104"/>
                          <a:gd name="connsiteY0" fmla="*/ 0 h 2459772"/>
                          <a:gd name="connsiteX1" fmla="*/ 2254469 w 5013104"/>
                          <a:gd name="connsiteY1" fmla="*/ 1056290 h 2459772"/>
                          <a:gd name="connsiteX2" fmla="*/ 4981575 w 5013104"/>
                          <a:gd name="connsiteY2" fmla="*/ 2128316 h 2459772"/>
                          <a:gd name="connsiteX3" fmla="*/ 5013104 w 5013104"/>
                          <a:gd name="connsiteY3" fmla="*/ 2459772 h 2459772"/>
                          <a:gd name="connsiteX4" fmla="*/ 31529 w 5013104"/>
                          <a:gd name="connsiteY4" fmla="*/ 2459772 h 2459772"/>
                          <a:gd name="connsiteX5" fmla="*/ 0 w 5013104"/>
                          <a:gd name="connsiteY5" fmla="*/ 0 h 2459772"/>
                          <a:gd name="connsiteX0" fmla="*/ 0 w 5091944"/>
                          <a:gd name="connsiteY0" fmla="*/ 0 h 2459772"/>
                          <a:gd name="connsiteX1" fmla="*/ 2254469 w 5091944"/>
                          <a:gd name="connsiteY1" fmla="*/ 1056290 h 2459772"/>
                          <a:gd name="connsiteX2" fmla="*/ 5091944 w 5091944"/>
                          <a:gd name="connsiteY2" fmla="*/ 2443679 h 2459772"/>
                          <a:gd name="connsiteX3" fmla="*/ 5013104 w 5091944"/>
                          <a:gd name="connsiteY3" fmla="*/ 2459772 h 2459772"/>
                          <a:gd name="connsiteX4" fmla="*/ 31529 w 5091944"/>
                          <a:gd name="connsiteY4" fmla="*/ 2459772 h 2459772"/>
                          <a:gd name="connsiteX5" fmla="*/ 0 w 5091944"/>
                          <a:gd name="connsiteY5" fmla="*/ 0 h 2459772"/>
                          <a:gd name="connsiteX0" fmla="*/ 0 w 5091944"/>
                          <a:gd name="connsiteY0" fmla="*/ 0 h 2459772"/>
                          <a:gd name="connsiteX1" fmla="*/ 2254469 w 5091944"/>
                          <a:gd name="connsiteY1" fmla="*/ 1056290 h 2459772"/>
                          <a:gd name="connsiteX2" fmla="*/ 5091944 w 5091944"/>
                          <a:gd name="connsiteY2" fmla="*/ 2443679 h 2459772"/>
                          <a:gd name="connsiteX3" fmla="*/ 5013104 w 5091944"/>
                          <a:gd name="connsiteY3" fmla="*/ 2459772 h 2459772"/>
                          <a:gd name="connsiteX4" fmla="*/ 31529 w 5091944"/>
                          <a:gd name="connsiteY4" fmla="*/ 2459772 h 2459772"/>
                          <a:gd name="connsiteX5" fmla="*/ 0 w 5091944"/>
                          <a:gd name="connsiteY5" fmla="*/ 0 h 2459772"/>
                          <a:gd name="connsiteX0" fmla="*/ 0 w 5091944"/>
                          <a:gd name="connsiteY0" fmla="*/ 0 h 2459772"/>
                          <a:gd name="connsiteX1" fmla="*/ 2254469 w 5091944"/>
                          <a:gd name="connsiteY1" fmla="*/ 1056290 h 2459772"/>
                          <a:gd name="connsiteX2" fmla="*/ 5091944 w 5091944"/>
                          <a:gd name="connsiteY2" fmla="*/ 2443679 h 2459772"/>
                          <a:gd name="connsiteX3" fmla="*/ 5013104 w 5091944"/>
                          <a:gd name="connsiteY3" fmla="*/ 2459772 h 2459772"/>
                          <a:gd name="connsiteX4" fmla="*/ 31529 w 5091944"/>
                          <a:gd name="connsiteY4" fmla="*/ 2459772 h 2459772"/>
                          <a:gd name="connsiteX5" fmla="*/ 0 w 5091944"/>
                          <a:gd name="connsiteY5" fmla="*/ 0 h 2459772"/>
                          <a:gd name="connsiteX0" fmla="*/ 0 w 5091944"/>
                          <a:gd name="connsiteY0" fmla="*/ 0 h 2459772"/>
                          <a:gd name="connsiteX1" fmla="*/ 2254469 w 5091944"/>
                          <a:gd name="connsiteY1" fmla="*/ 1056290 h 2459772"/>
                          <a:gd name="connsiteX2" fmla="*/ 5091944 w 5091944"/>
                          <a:gd name="connsiteY2" fmla="*/ 2443679 h 2459772"/>
                          <a:gd name="connsiteX3" fmla="*/ 5013104 w 5091944"/>
                          <a:gd name="connsiteY3" fmla="*/ 2459772 h 2459772"/>
                          <a:gd name="connsiteX4" fmla="*/ 0 w 5091944"/>
                          <a:gd name="connsiteY4" fmla="*/ 2459772 h 2459772"/>
                          <a:gd name="connsiteX5" fmla="*/ 0 w 5091944"/>
                          <a:gd name="connsiteY5" fmla="*/ 0 h 2459772"/>
                          <a:gd name="connsiteX0" fmla="*/ 0 w 5091944"/>
                          <a:gd name="connsiteY0" fmla="*/ 0 h 2479311"/>
                          <a:gd name="connsiteX1" fmla="*/ 2254469 w 5091944"/>
                          <a:gd name="connsiteY1" fmla="*/ 1056290 h 2479311"/>
                          <a:gd name="connsiteX2" fmla="*/ 5091944 w 5091944"/>
                          <a:gd name="connsiteY2" fmla="*/ 2479311 h 2479311"/>
                          <a:gd name="connsiteX3" fmla="*/ 5013104 w 5091944"/>
                          <a:gd name="connsiteY3" fmla="*/ 2459772 h 2479311"/>
                          <a:gd name="connsiteX4" fmla="*/ 0 w 5091944"/>
                          <a:gd name="connsiteY4" fmla="*/ 2459772 h 2479311"/>
                          <a:gd name="connsiteX5" fmla="*/ 0 w 5091944"/>
                          <a:gd name="connsiteY5" fmla="*/ 0 h 247931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5091944" h="2479311">
                            <a:moveTo>
                              <a:pt x="0" y="0"/>
                            </a:moveTo>
                            <a:cubicBezTo>
                              <a:pt x="930166" y="641131"/>
                              <a:pt x="993227" y="761998"/>
                              <a:pt x="2254469" y="1056290"/>
                            </a:cubicBezTo>
                            <a:cubicBezTo>
                              <a:pt x="3242348" y="1308544"/>
                              <a:pt x="4009486" y="1044433"/>
                              <a:pt x="5091944" y="2479311"/>
                            </a:cubicBezTo>
                            <a:lnTo>
                              <a:pt x="5013104" y="2459772"/>
                            </a:lnTo>
                            <a:lnTo>
                              <a:pt x="0" y="2459772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510779F" id="Rectangle 451" o:spid="_x0000_s1026" style="position:absolute;margin-left:114.75pt;margin-top:230.8pt;width:260.55pt;height:132.9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5091944,2479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" path="m,c930166,641131,993227,761998,2254469,1056290v987879,252254,1755017,-11857,2837475,1423021l5013104,2459772,,2459772,,xe" fillcolor="#7eddd3 [3206]" stroked="f" strokeweight="1pt">
              <v:stroke joinstyle="miter"/>
              <v:path arrowok="t" o:connecttype="custom" o:connectlocs="0,0;1465195,719086;3309290,1687830;3258051,1674529;0,1674529;0,0" o:connectangles="0,0,0,0,0,0"/>
              <w10:wrap anchorx="page"/>
            </v:shape>
          </w:pict>
        </mc:Fallback>
      </mc:AlternateContent>
    </w:r>
    <w:r w:rsidR="00187F7D">
      <w:rPr>
        <w:noProof/>
      </w:rPr>
      <w:drawing>
        <wp:anchor distT="0" distB="0" distL="114300" distR="114300" simplePos="0" relativeHeight="251658240" behindDoc="1" locked="0" layoutInCell="1" allowOverlap="1" wp14:anchorId="0FC8B376" wp14:editId="43EA8649">
          <wp:simplePos x="0" y="0"/>
          <wp:positionH relativeFrom="column">
            <wp:posOffset>-1652270</wp:posOffset>
          </wp:positionH>
          <wp:positionV relativeFrom="paragraph">
            <wp:posOffset>1453515</wp:posOffset>
          </wp:positionV>
          <wp:extent cx="5760720" cy="5760720"/>
          <wp:effectExtent l="0" t="0" r="0" b="0"/>
          <wp:wrapTopAndBottom/>
          <wp:docPr id="1185941990" name="Image 11859419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60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64F7A">
      <w:tab/>
    </w:r>
    <w:r w:rsidR="00FF5373">
      <w:t xml:space="preserve">                                        </w:t>
    </w:r>
    <w:r w:rsidR="00B26672" w:rsidRPr="00B26672">
      <w:rPr>
        <w:rFonts w:ascii="Montserrat" w:hAnsi="Montserrat"/>
        <w:noProof/>
        <w:color w:val="0A1349"/>
        <w:sz w:val="14"/>
        <w:szCs w:val="14"/>
      </w:rPr>
      <w:t>Diagnostic COVID-19 – Fiche de restitution</w:t>
    </w:r>
    <w:r w:rsidR="00FF5373">
      <w:t xml:space="preserve"> </w:t>
    </w:r>
    <w:r w:rsidR="00B26672">
      <w:t xml:space="preserve">| </w:t>
    </w:r>
    <w:r w:rsidR="00FF5373">
      <w:t xml:space="preserve"> </w:t>
    </w:r>
    <w:r w:rsidR="005B7DE0" w:rsidRPr="00FF5373">
      <w:rPr>
        <w:rFonts w:ascii="Montserrat" w:hAnsi="Montserrat"/>
        <w:color w:val="0A1349"/>
        <w:sz w:val="14"/>
        <w:szCs w:val="14"/>
      </w:rPr>
      <w:fldChar w:fldCharType="begin"/>
    </w:r>
    <w:r w:rsidR="005B7DE0" w:rsidRPr="00FF5373">
      <w:rPr>
        <w:rFonts w:ascii="Montserrat" w:hAnsi="Montserrat"/>
        <w:color w:val="0A1349"/>
        <w:sz w:val="14"/>
        <w:szCs w:val="14"/>
      </w:rPr>
      <w:instrText xml:space="preserve"> DATE  \@ "dd/MM/yyyy"  \* MERGEFORMAT </w:instrText>
    </w:r>
    <w:r w:rsidR="005B7DE0" w:rsidRPr="00FF5373">
      <w:rPr>
        <w:rFonts w:ascii="Montserrat" w:hAnsi="Montserrat"/>
        <w:color w:val="0A1349"/>
        <w:sz w:val="14"/>
        <w:szCs w:val="14"/>
      </w:rPr>
      <w:fldChar w:fldCharType="separate"/>
    </w:r>
    <w:r w:rsidR="00D007B9">
      <w:rPr>
        <w:rFonts w:ascii="Montserrat" w:hAnsi="Montserrat"/>
        <w:noProof/>
        <w:color w:val="0A1349"/>
        <w:sz w:val="14"/>
        <w:szCs w:val="14"/>
      </w:rPr>
      <w:t>17/09/2025</w:t>
    </w:r>
    <w:r w:rsidR="005B7DE0" w:rsidRPr="00FF5373">
      <w:rPr>
        <w:rFonts w:ascii="Montserrat" w:hAnsi="Montserrat"/>
        <w:color w:val="0A1349"/>
        <w:sz w:val="14"/>
        <w:szCs w:val="14"/>
      </w:rPr>
      <w:fldChar w:fldCharType="end"/>
    </w:r>
    <w:r w:rsidR="00FF5373" w:rsidRPr="00FF5373">
      <w:rPr>
        <w:rFonts w:ascii="Montserrat" w:hAnsi="Montserrat"/>
        <w:color w:val="0A1349"/>
        <w:sz w:val="14"/>
        <w:szCs w:val="14"/>
      </w:rPr>
      <w:t xml:space="preserve"> - </w:t>
    </w:r>
    <w:r w:rsidR="00FF5373" w:rsidRPr="00FF5373">
      <w:rPr>
        <w:rFonts w:ascii="Montserrat" w:hAnsi="Montserrat"/>
        <w:color w:val="0A1349"/>
        <w:sz w:val="14"/>
        <w:szCs w:val="14"/>
      </w:rPr>
      <w:fldChar w:fldCharType="begin"/>
    </w:r>
    <w:r w:rsidR="00FF5373" w:rsidRPr="00FF5373">
      <w:rPr>
        <w:rFonts w:ascii="Montserrat" w:hAnsi="Montserrat"/>
        <w:color w:val="0A1349"/>
        <w:sz w:val="14"/>
        <w:szCs w:val="14"/>
      </w:rPr>
      <w:instrText xml:space="preserve"> PAGE   \* MERGEFORMAT </w:instrText>
    </w:r>
    <w:r w:rsidR="00FF5373" w:rsidRPr="00FF5373">
      <w:rPr>
        <w:rFonts w:ascii="Montserrat" w:hAnsi="Montserrat"/>
        <w:color w:val="0A1349"/>
        <w:sz w:val="14"/>
        <w:szCs w:val="14"/>
      </w:rPr>
      <w:fldChar w:fldCharType="separate"/>
    </w:r>
    <w:r w:rsidR="00FF5373" w:rsidRPr="00FF5373">
      <w:rPr>
        <w:rFonts w:ascii="Montserrat" w:hAnsi="Montserrat"/>
        <w:noProof/>
        <w:color w:val="0A1349"/>
        <w:sz w:val="14"/>
        <w:szCs w:val="14"/>
      </w:rPr>
      <w:t>1</w:t>
    </w:r>
    <w:r w:rsidR="00FF5373" w:rsidRPr="00FF5373">
      <w:rPr>
        <w:rFonts w:ascii="Montserrat" w:hAnsi="Montserrat"/>
        <w:color w:val="0A1349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996F9" w14:textId="467D3647" w:rsidR="00736CDB" w:rsidRPr="00736CDB" w:rsidRDefault="00736CDB" w:rsidP="00736CDB">
    <w:pPr>
      <w:pStyle w:val="Pieddepage"/>
      <w:ind w:left="-851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0308" behindDoc="1" locked="0" layoutInCell="1" allowOverlap="1" wp14:anchorId="5602DE07" wp14:editId="470CA02A">
          <wp:simplePos x="0" y="0"/>
          <wp:positionH relativeFrom="column">
            <wp:posOffset>5539105</wp:posOffset>
          </wp:positionH>
          <wp:positionV relativeFrom="paragraph">
            <wp:posOffset>-509270</wp:posOffset>
          </wp:positionV>
          <wp:extent cx="894792" cy="993430"/>
          <wp:effectExtent l="228600" t="95250" r="114935" b="0"/>
          <wp:wrapNone/>
          <wp:docPr id="1491198092" name="Image 2" descr="Une image contenant Graphique, Magenta, créativité, art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5777863" name="Image 2" descr="Une image contenant Graphique, Magenta, créativité, art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3245003">
                    <a:off x="0" y="0"/>
                    <a:ext cx="894792" cy="99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30480">
      <w:rPr>
        <w:sz w:val="18"/>
        <w:szCs w:val="18"/>
      </w:rPr>
      <w:t xml:space="preserve">Siège Administratif : POLYVIA SOLUTIONS SAS, 1 </w:t>
    </w:r>
    <w:proofErr w:type="spellStart"/>
    <w:r w:rsidRPr="00E30480">
      <w:rPr>
        <w:sz w:val="18"/>
        <w:szCs w:val="18"/>
      </w:rPr>
      <w:t>Bld</w:t>
    </w:r>
    <w:proofErr w:type="spellEnd"/>
    <w:r w:rsidRPr="00E30480">
      <w:rPr>
        <w:sz w:val="18"/>
        <w:szCs w:val="18"/>
      </w:rPr>
      <w:t xml:space="preserve"> Edmond Michelet – 69372 LYON Cédex 08</w:t>
    </w:r>
    <w:r>
      <w:rPr>
        <w:sz w:val="18"/>
        <w:szCs w:val="18"/>
      </w:rPr>
      <w:br/>
    </w:r>
    <w:r w:rsidRPr="00E30480">
      <w:rPr>
        <w:sz w:val="18"/>
        <w:szCs w:val="18"/>
      </w:rPr>
      <w:t>N° TVA : FR 13 378 696 504 / SIRET : 378 696 504 00067 / N° D’EXISTENCE : 11922138892- NAF : 8299</w:t>
    </w:r>
    <w:r>
      <w:rPr>
        <w:noProof/>
      </w:rPr>
      <mc:AlternateContent>
        <mc:Choice Requires="wps">
          <w:drawing>
            <wp:anchor distT="0" distB="0" distL="114300" distR="114300" simplePos="0" relativeHeight="251663380" behindDoc="0" locked="0" layoutInCell="1" allowOverlap="1" wp14:anchorId="4A693B22" wp14:editId="420E52F4">
              <wp:simplePos x="0" y="0"/>
              <wp:positionH relativeFrom="column">
                <wp:posOffset>-485140</wp:posOffset>
              </wp:positionH>
              <wp:positionV relativeFrom="paragraph">
                <wp:posOffset>956945</wp:posOffset>
              </wp:positionV>
              <wp:extent cx="7595870" cy="271145"/>
              <wp:effectExtent l="635" t="4445" r="4445" b="635"/>
              <wp:wrapNone/>
              <wp:docPr id="228108087" name="Rectang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95870" cy="271145"/>
                      </a:xfrm>
                      <a:prstGeom prst="rect">
                        <a:avLst/>
                      </a:prstGeom>
                      <a:solidFill>
                        <a:srgbClr val="E6233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AE50755" id="Rectangle 11" o:spid="_x0000_s1026" style="position:absolute;margin-left:-38.2pt;margin-top:75.35pt;width:598.1pt;height:21.35pt;z-index:2516633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" fillcolor="#e6233c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56" behindDoc="0" locked="0" layoutInCell="1" allowOverlap="1" wp14:anchorId="3A913F0C" wp14:editId="712C721E">
              <wp:simplePos x="0" y="0"/>
              <wp:positionH relativeFrom="column">
                <wp:posOffset>-637540</wp:posOffset>
              </wp:positionH>
              <wp:positionV relativeFrom="paragraph">
                <wp:posOffset>804545</wp:posOffset>
              </wp:positionV>
              <wp:extent cx="7595870" cy="271145"/>
              <wp:effectExtent l="635" t="4445" r="4445" b="635"/>
              <wp:wrapNone/>
              <wp:docPr id="12647769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95870" cy="271145"/>
                      </a:xfrm>
                      <a:prstGeom prst="rect">
                        <a:avLst/>
                      </a:prstGeom>
                      <a:solidFill>
                        <a:srgbClr val="E6233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2EB49F5" id="Rectangle 10" o:spid="_x0000_s1026" style="position:absolute;margin-left:-50.2pt;margin-top:63.35pt;width:598.1pt;height:21.35pt;z-index:2516623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" fillcolor="#e6233c" stroked="f"/>
          </w:pict>
        </mc:Fallback>
      </mc:AlternateContent>
    </w:r>
    <w:r>
      <w:rPr>
        <w:sz w:val="18"/>
        <w:szCs w:val="18"/>
      </w:rPr>
      <w:t>Z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AB3C9" w14:textId="77777777" w:rsidR="00DA783C" w:rsidRDefault="00DA783C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D8DC3" w14:textId="7F41906E" w:rsidR="00DA783C" w:rsidRPr="00FF5373" w:rsidRDefault="00DA783C" w:rsidP="00B26672">
    <w:pPr>
      <w:pStyle w:val="Pieddepage"/>
      <w:tabs>
        <w:tab w:val="clear" w:pos="4536"/>
        <w:tab w:val="clear" w:pos="9072"/>
        <w:tab w:val="left" w:pos="2268"/>
      </w:tabs>
      <w:rPr>
        <w:rFonts w:ascii="Montserrat" w:hAnsi="Montserrat"/>
        <w:sz w:val="14"/>
        <w:szCs w:val="14"/>
      </w:rPr>
    </w:pPr>
    <w:r w:rsidRPr="002A246D">
      <w:rPr>
        <w:noProof/>
        <w:color w:val="7EDDD3" w:themeColor="accent3"/>
      </w:rPr>
      <mc:AlternateContent>
        <mc:Choice Requires="wps">
          <w:drawing>
            <wp:anchor distT="0" distB="0" distL="114300" distR="114300" simplePos="0" relativeHeight="251667476" behindDoc="1" locked="0" layoutInCell="1" allowOverlap="1" wp14:anchorId="21223312" wp14:editId="380DEC91">
              <wp:simplePos x="0" y="0"/>
              <wp:positionH relativeFrom="page">
                <wp:posOffset>4445</wp:posOffset>
              </wp:positionH>
              <wp:positionV relativeFrom="paragraph">
                <wp:posOffset>-1317625</wp:posOffset>
              </wp:positionV>
              <wp:extent cx="3609975" cy="1841188"/>
              <wp:effectExtent l="0" t="0" r="9525" b="6985"/>
              <wp:wrapNone/>
              <wp:docPr id="966066796" name="Rectangle 4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9975" cy="1841188"/>
                      </a:xfrm>
                      <a:custGeom>
                        <a:avLst/>
                        <a:gdLst>
                          <a:gd name="connsiteX0" fmla="*/ 0 w 4981575"/>
                          <a:gd name="connsiteY0" fmla="*/ 0 h 2522855"/>
                          <a:gd name="connsiteX1" fmla="*/ 4981575 w 4981575"/>
                          <a:gd name="connsiteY1" fmla="*/ 0 h 2522855"/>
                          <a:gd name="connsiteX2" fmla="*/ 4981575 w 4981575"/>
                          <a:gd name="connsiteY2" fmla="*/ 2522855 h 2522855"/>
                          <a:gd name="connsiteX3" fmla="*/ 0 w 4981575"/>
                          <a:gd name="connsiteY3" fmla="*/ 2522855 h 2522855"/>
                          <a:gd name="connsiteX4" fmla="*/ 0 w 4981575"/>
                          <a:gd name="connsiteY4" fmla="*/ 0 h 2522855"/>
                          <a:gd name="connsiteX0" fmla="*/ 0 w 4981575"/>
                          <a:gd name="connsiteY0" fmla="*/ 19 h 2522874"/>
                          <a:gd name="connsiteX1" fmla="*/ 2349062 w 4981575"/>
                          <a:gd name="connsiteY1" fmla="*/ 1024778 h 2522874"/>
                          <a:gd name="connsiteX2" fmla="*/ 4981575 w 4981575"/>
                          <a:gd name="connsiteY2" fmla="*/ 19 h 2522874"/>
                          <a:gd name="connsiteX3" fmla="*/ 4981575 w 4981575"/>
                          <a:gd name="connsiteY3" fmla="*/ 2522874 h 2522874"/>
                          <a:gd name="connsiteX4" fmla="*/ 0 w 4981575"/>
                          <a:gd name="connsiteY4" fmla="*/ 2522874 h 2522874"/>
                          <a:gd name="connsiteX5" fmla="*/ 0 w 4981575"/>
                          <a:gd name="connsiteY5" fmla="*/ 19 h 2522874"/>
                          <a:gd name="connsiteX0" fmla="*/ 0 w 4981575"/>
                          <a:gd name="connsiteY0" fmla="*/ 13 h 2522868"/>
                          <a:gd name="connsiteX1" fmla="*/ 2364828 w 4981575"/>
                          <a:gd name="connsiteY1" fmla="*/ 1623865 h 2522868"/>
                          <a:gd name="connsiteX2" fmla="*/ 4981575 w 4981575"/>
                          <a:gd name="connsiteY2" fmla="*/ 13 h 2522868"/>
                          <a:gd name="connsiteX3" fmla="*/ 4981575 w 4981575"/>
                          <a:gd name="connsiteY3" fmla="*/ 2522868 h 2522868"/>
                          <a:gd name="connsiteX4" fmla="*/ 0 w 4981575"/>
                          <a:gd name="connsiteY4" fmla="*/ 2522868 h 2522868"/>
                          <a:gd name="connsiteX5" fmla="*/ 0 w 4981575"/>
                          <a:gd name="connsiteY5" fmla="*/ 13 h 2522868"/>
                          <a:gd name="connsiteX0" fmla="*/ 0 w 4981575"/>
                          <a:gd name="connsiteY0" fmla="*/ 19 h 2522874"/>
                          <a:gd name="connsiteX1" fmla="*/ 2254469 w 4981575"/>
                          <a:gd name="connsiteY1" fmla="*/ 1040544 h 2522874"/>
                          <a:gd name="connsiteX2" fmla="*/ 4981575 w 4981575"/>
                          <a:gd name="connsiteY2" fmla="*/ 19 h 2522874"/>
                          <a:gd name="connsiteX3" fmla="*/ 4981575 w 4981575"/>
                          <a:gd name="connsiteY3" fmla="*/ 2522874 h 2522874"/>
                          <a:gd name="connsiteX4" fmla="*/ 0 w 4981575"/>
                          <a:gd name="connsiteY4" fmla="*/ 2522874 h 2522874"/>
                          <a:gd name="connsiteX5" fmla="*/ 0 w 4981575"/>
                          <a:gd name="connsiteY5" fmla="*/ 19 h 2522874"/>
                          <a:gd name="connsiteX0" fmla="*/ 0 w 4981575"/>
                          <a:gd name="connsiteY0" fmla="*/ 30 h 2522885"/>
                          <a:gd name="connsiteX1" fmla="*/ 2254469 w 4981575"/>
                          <a:gd name="connsiteY1" fmla="*/ 1040555 h 2522885"/>
                          <a:gd name="connsiteX2" fmla="*/ 4981575 w 4981575"/>
                          <a:gd name="connsiteY2" fmla="*/ 30 h 2522885"/>
                          <a:gd name="connsiteX3" fmla="*/ 4981575 w 4981575"/>
                          <a:gd name="connsiteY3" fmla="*/ 2522885 h 2522885"/>
                          <a:gd name="connsiteX4" fmla="*/ 0 w 4981575"/>
                          <a:gd name="connsiteY4" fmla="*/ 2522885 h 2522885"/>
                          <a:gd name="connsiteX5" fmla="*/ 0 w 4981575"/>
                          <a:gd name="connsiteY5" fmla="*/ 30 h 2522885"/>
                          <a:gd name="connsiteX0" fmla="*/ 0 w 4981575"/>
                          <a:gd name="connsiteY0" fmla="*/ 22 h 2522877"/>
                          <a:gd name="connsiteX1" fmla="*/ 2254469 w 4981575"/>
                          <a:gd name="connsiteY1" fmla="*/ 1040547 h 2522877"/>
                          <a:gd name="connsiteX2" fmla="*/ 4981575 w 4981575"/>
                          <a:gd name="connsiteY2" fmla="*/ 22 h 2522877"/>
                          <a:gd name="connsiteX3" fmla="*/ 4981575 w 4981575"/>
                          <a:gd name="connsiteY3" fmla="*/ 2522877 h 2522877"/>
                          <a:gd name="connsiteX4" fmla="*/ 0 w 4981575"/>
                          <a:gd name="connsiteY4" fmla="*/ 2522877 h 2522877"/>
                          <a:gd name="connsiteX5" fmla="*/ 0 w 4981575"/>
                          <a:gd name="connsiteY5" fmla="*/ 22 h 2522877"/>
                          <a:gd name="connsiteX0" fmla="*/ 0 w 4981575"/>
                          <a:gd name="connsiteY0" fmla="*/ 22 h 2522877"/>
                          <a:gd name="connsiteX1" fmla="*/ 2254469 w 4981575"/>
                          <a:gd name="connsiteY1" fmla="*/ 1040547 h 2522877"/>
                          <a:gd name="connsiteX2" fmla="*/ 4981575 w 4981575"/>
                          <a:gd name="connsiteY2" fmla="*/ 22 h 2522877"/>
                          <a:gd name="connsiteX3" fmla="*/ 4981575 w 4981575"/>
                          <a:gd name="connsiteY3" fmla="*/ 2522877 h 2522877"/>
                          <a:gd name="connsiteX4" fmla="*/ 0 w 4981575"/>
                          <a:gd name="connsiteY4" fmla="*/ 2522877 h 2522877"/>
                          <a:gd name="connsiteX5" fmla="*/ 0 w 4981575"/>
                          <a:gd name="connsiteY5" fmla="*/ 22 h 2522877"/>
                          <a:gd name="connsiteX0" fmla="*/ 0 w 4981575"/>
                          <a:gd name="connsiteY0" fmla="*/ 27 h 2522882"/>
                          <a:gd name="connsiteX1" fmla="*/ 2254469 w 4981575"/>
                          <a:gd name="connsiteY1" fmla="*/ 1040552 h 2522882"/>
                          <a:gd name="connsiteX2" fmla="*/ 4981575 w 4981575"/>
                          <a:gd name="connsiteY2" fmla="*/ 27 h 2522882"/>
                          <a:gd name="connsiteX3" fmla="*/ 4981575 w 4981575"/>
                          <a:gd name="connsiteY3" fmla="*/ 2522882 h 2522882"/>
                          <a:gd name="connsiteX4" fmla="*/ 0 w 4981575"/>
                          <a:gd name="connsiteY4" fmla="*/ 2522882 h 2522882"/>
                          <a:gd name="connsiteX5" fmla="*/ 0 w 4981575"/>
                          <a:gd name="connsiteY5" fmla="*/ 27 h 2522882"/>
                          <a:gd name="connsiteX0" fmla="*/ 31531 w 4981575"/>
                          <a:gd name="connsiteY0" fmla="*/ 31532 h 2522855"/>
                          <a:gd name="connsiteX1" fmla="*/ 2254469 w 4981575"/>
                          <a:gd name="connsiteY1" fmla="*/ 1040525 h 2522855"/>
                          <a:gd name="connsiteX2" fmla="*/ 4981575 w 4981575"/>
                          <a:gd name="connsiteY2" fmla="*/ 0 h 2522855"/>
                          <a:gd name="connsiteX3" fmla="*/ 4981575 w 4981575"/>
                          <a:gd name="connsiteY3" fmla="*/ 2522855 h 2522855"/>
                          <a:gd name="connsiteX4" fmla="*/ 0 w 4981575"/>
                          <a:gd name="connsiteY4" fmla="*/ 2522855 h 2522855"/>
                          <a:gd name="connsiteX5" fmla="*/ 31531 w 4981575"/>
                          <a:gd name="connsiteY5" fmla="*/ 31532 h 2522855"/>
                          <a:gd name="connsiteX0" fmla="*/ 31531 w 4981575"/>
                          <a:gd name="connsiteY0" fmla="*/ 31532 h 2522855"/>
                          <a:gd name="connsiteX1" fmla="*/ 2254469 w 4981575"/>
                          <a:gd name="connsiteY1" fmla="*/ 1040525 h 2522855"/>
                          <a:gd name="connsiteX2" fmla="*/ 4981575 w 4981575"/>
                          <a:gd name="connsiteY2" fmla="*/ 0 h 2522855"/>
                          <a:gd name="connsiteX3" fmla="*/ 4981575 w 4981575"/>
                          <a:gd name="connsiteY3" fmla="*/ 2522855 h 2522855"/>
                          <a:gd name="connsiteX4" fmla="*/ 0 w 4981575"/>
                          <a:gd name="connsiteY4" fmla="*/ 2522855 h 2522855"/>
                          <a:gd name="connsiteX5" fmla="*/ 31531 w 4981575"/>
                          <a:gd name="connsiteY5" fmla="*/ 31532 h 2522855"/>
                          <a:gd name="connsiteX0" fmla="*/ 31531 w 4981575"/>
                          <a:gd name="connsiteY0" fmla="*/ 31532 h 2522855"/>
                          <a:gd name="connsiteX1" fmla="*/ 2286000 w 4981575"/>
                          <a:gd name="connsiteY1" fmla="*/ 1087822 h 2522855"/>
                          <a:gd name="connsiteX2" fmla="*/ 4981575 w 4981575"/>
                          <a:gd name="connsiteY2" fmla="*/ 0 h 2522855"/>
                          <a:gd name="connsiteX3" fmla="*/ 4981575 w 4981575"/>
                          <a:gd name="connsiteY3" fmla="*/ 2522855 h 2522855"/>
                          <a:gd name="connsiteX4" fmla="*/ 0 w 4981575"/>
                          <a:gd name="connsiteY4" fmla="*/ 2522855 h 2522855"/>
                          <a:gd name="connsiteX5" fmla="*/ 31531 w 4981575"/>
                          <a:gd name="connsiteY5" fmla="*/ 31532 h 2522855"/>
                          <a:gd name="connsiteX0" fmla="*/ 31531 w 4981575"/>
                          <a:gd name="connsiteY0" fmla="*/ 31532 h 2522855"/>
                          <a:gd name="connsiteX1" fmla="*/ 2286000 w 4981575"/>
                          <a:gd name="connsiteY1" fmla="*/ 1087822 h 2522855"/>
                          <a:gd name="connsiteX2" fmla="*/ 4981575 w 4981575"/>
                          <a:gd name="connsiteY2" fmla="*/ 0 h 2522855"/>
                          <a:gd name="connsiteX3" fmla="*/ 4981575 w 4981575"/>
                          <a:gd name="connsiteY3" fmla="*/ 2522855 h 2522855"/>
                          <a:gd name="connsiteX4" fmla="*/ 0 w 4981575"/>
                          <a:gd name="connsiteY4" fmla="*/ 2522855 h 2522855"/>
                          <a:gd name="connsiteX5" fmla="*/ 31531 w 4981575"/>
                          <a:gd name="connsiteY5" fmla="*/ 31532 h 2522855"/>
                          <a:gd name="connsiteX0" fmla="*/ 31531 w 5013106"/>
                          <a:gd name="connsiteY0" fmla="*/ 0 h 2491323"/>
                          <a:gd name="connsiteX1" fmla="*/ 2286000 w 5013106"/>
                          <a:gd name="connsiteY1" fmla="*/ 1056290 h 2491323"/>
                          <a:gd name="connsiteX2" fmla="*/ 5013106 w 5013106"/>
                          <a:gd name="connsiteY2" fmla="*/ 2364827 h 2491323"/>
                          <a:gd name="connsiteX3" fmla="*/ 4981575 w 5013106"/>
                          <a:gd name="connsiteY3" fmla="*/ 2491323 h 2491323"/>
                          <a:gd name="connsiteX4" fmla="*/ 0 w 5013106"/>
                          <a:gd name="connsiteY4" fmla="*/ 2491323 h 2491323"/>
                          <a:gd name="connsiteX5" fmla="*/ 31531 w 5013106"/>
                          <a:gd name="connsiteY5" fmla="*/ 0 h 2491323"/>
                          <a:gd name="connsiteX0" fmla="*/ 31531 w 5044635"/>
                          <a:gd name="connsiteY0" fmla="*/ 0 h 3027397"/>
                          <a:gd name="connsiteX1" fmla="*/ 2286000 w 5044635"/>
                          <a:gd name="connsiteY1" fmla="*/ 1056290 h 3027397"/>
                          <a:gd name="connsiteX2" fmla="*/ 5013106 w 5044635"/>
                          <a:gd name="connsiteY2" fmla="*/ 2364827 h 3027397"/>
                          <a:gd name="connsiteX3" fmla="*/ 5044635 w 5044635"/>
                          <a:gd name="connsiteY3" fmla="*/ 3027397 h 3027397"/>
                          <a:gd name="connsiteX4" fmla="*/ 0 w 5044635"/>
                          <a:gd name="connsiteY4" fmla="*/ 2491323 h 3027397"/>
                          <a:gd name="connsiteX5" fmla="*/ 31531 w 5044635"/>
                          <a:gd name="connsiteY5" fmla="*/ 0 h 3027397"/>
                          <a:gd name="connsiteX0" fmla="*/ 31531 w 5044635"/>
                          <a:gd name="connsiteY0" fmla="*/ 0 h 3027397"/>
                          <a:gd name="connsiteX1" fmla="*/ 2286000 w 5044635"/>
                          <a:gd name="connsiteY1" fmla="*/ 1056290 h 3027397"/>
                          <a:gd name="connsiteX2" fmla="*/ 5013106 w 5044635"/>
                          <a:gd name="connsiteY2" fmla="*/ 2128316 h 3027397"/>
                          <a:gd name="connsiteX3" fmla="*/ 5044635 w 5044635"/>
                          <a:gd name="connsiteY3" fmla="*/ 3027397 h 3027397"/>
                          <a:gd name="connsiteX4" fmla="*/ 0 w 5044635"/>
                          <a:gd name="connsiteY4" fmla="*/ 2491323 h 3027397"/>
                          <a:gd name="connsiteX5" fmla="*/ 31531 w 5044635"/>
                          <a:gd name="connsiteY5" fmla="*/ 0 h 3027397"/>
                          <a:gd name="connsiteX0" fmla="*/ 31531 w 5044635"/>
                          <a:gd name="connsiteY0" fmla="*/ 0 h 3027397"/>
                          <a:gd name="connsiteX1" fmla="*/ 2286000 w 5044635"/>
                          <a:gd name="connsiteY1" fmla="*/ 1056290 h 3027397"/>
                          <a:gd name="connsiteX2" fmla="*/ 5013106 w 5044635"/>
                          <a:gd name="connsiteY2" fmla="*/ 2128316 h 3027397"/>
                          <a:gd name="connsiteX3" fmla="*/ 5044635 w 5044635"/>
                          <a:gd name="connsiteY3" fmla="*/ 3027397 h 3027397"/>
                          <a:gd name="connsiteX4" fmla="*/ 0 w 5044635"/>
                          <a:gd name="connsiteY4" fmla="*/ 2491323 h 3027397"/>
                          <a:gd name="connsiteX5" fmla="*/ 31531 w 5044635"/>
                          <a:gd name="connsiteY5" fmla="*/ 0 h 3027397"/>
                          <a:gd name="connsiteX0" fmla="*/ 31531 w 5044635"/>
                          <a:gd name="connsiteY0" fmla="*/ 0 h 3027397"/>
                          <a:gd name="connsiteX1" fmla="*/ 2286000 w 5044635"/>
                          <a:gd name="connsiteY1" fmla="*/ 1056290 h 3027397"/>
                          <a:gd name="connsiteX2" fmla="*/ 5013106 w 5044635"/>
                          <a:gd name="connsiteY2" fmla="*/ 2128316 h 3027397"/>
                          <a:gd name="connsiteX3" fmla="*/ 5044635 w 5044635"/>
                          <a:gd name="connsiteY3" fmla="*/ 3027397 h 3027397"/>
                          <a:gd name="connsiteX4" fmla="*/ 0 w 5044635"/>
                          <a:gd name="connsiteY4" fmla="*/ 2491323 h 3027397"/>
                          <a:gd name="connsiteX5" fmla="*/ 31531 w 5044635"/>
                          <a:gd name="connsiteY5" fmla="*/ 0 h 3027397"/>
                          <a:gd name="connsiteX0" fmla="*/ 31531 w 5044635"/>
                          <a:gd name="connsiteY0" fmla="*/ 0 h 2491323"/>
                          <a:gd name="connsiteX1" fmla="*/ 2286000 w 5044635"/>
                          <a:gd name="connsiteY1" fmla="*/ 1056290 h 2491323"/>
                          <a:gd name="connsiteX2" fmla="*/ 5013106 w 5044635"/>
                          <a:gd name="connsiteY2" fmla="*/ 2128316 h 2491323"/>
                          <a:gd name="connsiteX3" fmla="*/ 5044635 w 5044635"/>
                          <a:gd name="connsiteY3" fmla="*/ 2459772 h 2491323"/>
                          <a:gd name="connsiteX4" fmla="*/ 0 w 5044635"/>
                          <a:gd name="connsiteY4" fmla="*/ 2491323 h 2491323"/>
                          <a:gd name="connsiteX5" fmla="*/ 31531 w 5044635"/>
                          <a:gd name="connsiteY5" fmla="*/ 0 h 2491323"/>
                          <a:gd name="connsiteX0" fmla="*/ 0 w 5013104"/>
                          <a:gd name="connsiteY0" fmla="*/ 0 h 2459772"/>
                          <a:gd name="connsiteX1" fmla="*/ 2254469 w 5013104"/>
                          <a:gd name="connsiteY1" fmla="*/ 1056290 h 2459772"/>
                          <a:gd name="connsiteX2" fmla="*/ 4981575 w 5013104"/>
                          <a:gd name="connsiteY2" fmla="*/ 2128316 h 2459772"/>
                          <a:gd name="connsiteX3" fmla="*/ 5013104 w 5013104"/>
                          <a:gd name="connsiteY3" fmla="*/ 2459772 h 2459772"/>
                          <a:gd name="connsiteX4" fmla="*/ 47299 w 5013104"/>
                          <a:gd name="connsiteY4" fmla="*/ 2444010 h 2459772"/>
                          <a:gd name="connsiteX5" fmla="*/ 0 w 5013104"/>
                          <a:gd name="connsiteY5" fmla="*/ 0 h 2459772"/>
                          <a:gd name="connsiteX0" fmla="*/ 31535 w 5044639"/>
                          <a:gd name="connsiteY0" fmla="*/ 0 h 2459772"/>
                          <a:gd name="connsiteX1" fmla="*/ 2286004 w 5044639"/>
                          <a:gd name="connsiteY1" fmla="*/ 1056290 h 2459772"/>
                          <a:gd name="connsiteX2" fmla="*/ 5013110 w 5044639"/>
                          <a:gd name="connsiteY2" fmla="*/ 2128316 h 2459772"/>
                          <a:gd name="connsiteX3" fmla="*/ 5044639 w 5044639"/>
                          <a:gd name="connsiteY3" fmla="*/ 2459772 h 2459772"/>
                          <a:gd name="connsiteX4" fmla="*/ 0 w 5044639"/>
                          <a:gd name="connsiteY4" fmla="*/ 2459772 h 2459772"/>
                          <a:gd name="connsiteX5" fmla="*/ 31535 w 5044639"/>
                          <a:gd name="connsiteY5" fmla="*/ 0 h 2459772"/>
                          <a:gd name="connsiteX0" fmla="*/ 0 w 5013104"/>
                          <a:gd name="connsiteY0" fmla="*/ 0 h 2459772"/>
                          <a:gd name="connsiteX1" fmla="*/ 2254469 w 5013104"/>
                          <a:gd name="connsiteY1" fmla="*/ 1056290 h 2459772"/>
                          <a:gd name="connsiteX2" fmla="*/ 4981575 w 5013104"/>
                          <a:gd name="connsiteY2" fmla="*/ 2128316 h 2459772"/>
                          <a:gd name="connsiteX3" fmla="*/ 5013104 w 5013104"/>
                          <a:gd name="connsiteY3" fmla="*/ 2459772 h 2459772"/>
                          <a:gd name="connsiteX4" fmla="*/ 31529 w 5013104"/>
                          <a:gd name="connsiteY4" fmla="*/ 2459772 h 2459772"/>
                          <a:gd name="connsiteX5" fmla="*/ 0 w 5013104"/>
                          <a:gd name="connsiteY5" fmla="*/ 0 h 2459772"/>
                          <a:gd name="connsiteX0" fmla="*/ 0 w 5091944"/>
                          <a:gd name="connsiteY0" fmla="*/ 0 h 2459772"/>
                          <a:gd name="connsiteX1" fmla="*/ 2254469 w 5091944"/>
                          <a:gd name="connsiteY1" fmla="*/ 1056290 h 2459772"/>
                          <a:gd name="connsiteX2" fmla="*/ 5091944 w 5091944"/>
                          <a:gd name="connsiteY2" fmla="*/ 2443679 h 2459772"/>
                          <a:gd name="connsiteX3" fmla="*/ 5013104 w 5091944"/>
                          <a:gd name="connsiteY3" fmla="*/ 2459772 h 2459772"/>
                          <a:gd name="connsiteX4" fmla="*/ 31529 w 5091944"/>
                          <a:gd name="connsiteY4" fmla="*/ 2459772 h 2459772"/>
                          <a:gd name="connsiteX5" fmla="*/ 0 w 5091944"/>
                          <a:gd name="connsiteY5" fmla="*/ 0 h 2459772"/>
                          <a:gd name="connsiteX0" fmla="*/ 0 w 5091944"/>
                          <a:gd name="connsiteY0" fmla="*/ 0 h 2459772"/>
                          <a:gd name="connsiteX1" fmla="*/ 2254469 w 5091944"/>
                          <a:gd name="connsiteY1" fmla="*/ 1056290 h 2459772"/>
                          <a:gd name="connsiteX2" fmla="*/ 5091944 w 5091944"/>
                          <a:gd name="connsiteY2" fmla="*/ 2443679 h 2459772"/>
                          <a:gd name="connsiteX3" fmla="*/ 5013104 w 5091944"/>
                          <a:gd name="connsiteY3" fmla="*/ 2459772 h 2459772"/>
                          <a:gd name="connsiteX4" fmla="*/ 31529 w 5091944"/>
                          <a:gd name="connsiteY4" fmla="*/ 2459772 h 2459772"/>
                          <a:gd name="connsiteX5" fmla="*/ 0 w 5091944"/>
                          <a:gd name="connsiteY5" fmla="*/ 0 h 2459772"/>
                          <a:gd name="connsiteX0" fmla="*/ 0 w 5091944"/>
                          <a:gd name="connsiteY0" fmla="*/ 0 h 2459772"/>
                          <a:gd name="connsiteX1" fmla="*/ 2254469 w 5091944"/>
                          <a:gd name="connsiteY1" fmla="*/ 1056290 h 2459772"/>
                          <a:gd name="connsiteX2" fmla="*/ 5091944 w 5091944"/>
                          <a:gd name="connsiteY2" fmla="*/ 2443679 h 2459772"/>
                          <a:gd name="connsiteX3" fmla="*/ 5013104 w 5091944"/>
                          <a:gd name="connsiteY3" fmla="*/ 2459772 h 2459772"/>
                          <a:gd name="connsiteX4" fmla="*/ 31529 w 5091944"/>
                          <a:gd name="connsiteY4" fmla="*/ 2459772 h 2459772"/>
                          <a:gd name="connsiteX5" fmla="*/ 0 w 5091944"/>
                          <a:gd name="connsiteY5" fmla="*/ 0 h 2459772"/>
                          <a:gd name="connsiteX0" fmla="*/ 0 w 5091944"/>
                          <a:gd name="connsiteY0" fmla="*/ 0 h 2459772"/>
                          <a:gd name="connsiteX1" fmla="*/ 2254469 w 5091944"/>
                          <a:gd name="connsiteY1" fmla="*/ 1056290 h 2459772"/>
                          <a:gd name="connsiteX2" fmla="*/ 5091944 w 5091944"/>
                          <a:gd name="connsiteY2" fmla="*/ 2443679 h 2459772"/>
                          <a:gd name="connsiteX3" fmla="*/ 5013104 w 5091944"/>
                          <a:gd name="connsiteY3" fmla="*/ 2459772 h 2459772"/>
                          <a:gd name="connsiteX4" fmla="*/ 0 w 5091944"/>
                          <a:gd name="connsiteY4" fmla="*/ 2459772 h 2459772"/>
                          <a:gd name="connsiteX5" fmla="*/ 0 w 5091944"/>
                          <a:gd name="connsiteY5" fmla="*/ 0 h 2459772"/>
                          <a:gd name="connsiteX0" fmla="*/ 0 w 5091944"/>
                          <a:gd name="connsiteY0" fmla="*/ 0 h 2479311"/>
                          <a:gd name="connsiteX1" fmla="*/ 2254469 w 5091944"/>
                          <a:gd name="connsiteY1" fmla="*/ 1056290 h 2479311"/>
                          <a:gd name="connsiteX2" fmla="*/ 5091944 w 5091944"/>
                          <a:gd name="connsiteY2" fmla="*/ 2479311 h 2479311"/>
                          <a:gd name="connsiteX3" fmla="*/ 5013104 w 5091944"/>
                          <a:gd name="connsiteY3" fmla="*/ 2459772 h 2479311"/>
                          <a:gd name="connsiteX4" fmla="*/ 0 w 5091944"/>
                          <a:gd name="connsiteY4" fmla="*/ 2459772 h 2479311"/>
                          <a:gd name="connsiteX5" fmla="*/ 0 w 5091944"/>
                          <a:gd name="connsiteY5" fmla="*/ 0 h 247931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5091944" h="2479311">
                            <a:moveTo>
                              <a:pt x="0" y="0"/>
                            </a:moveTo>
                            <a:cubicBezTo>
                              <a:pt x="930166" y="641131"/>
                              <a:pt x="993227" y="761998"/>
                              <a:pt x="2254469" y="1056290"/>
                            </a:cubicBezTo>
                            <a:cubicBezTo>
                              <a:pt x="3242348" y="1308544"/>
                              <a:pt x="4009486" y="1044433"/>
                              <a:pt x="5091944" y="2479311"/>
                            </a:cubicBezTo>
                            <a:lnTo>
                              <a:pt x="5013104" y="2459772"/>
                            </a:lnTo>
                            <a:lnTo>
                              <a:pt x="0" y="2459772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D4FEE06" id="Rectangle 451" o:spid="_x0000_s1026" style="position:absolute;margin-left:.35pt;margin-top:-103.75pt;width:284.25pt;height:145pt;z-index:-2516490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5091944,2479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" path="m,c930166,641131,993227,761998,2254469,1056290v987879,252254,1755017,-11857,2837475,1423021l5013104,2459772,,2459772,,xe" fillcolor="#7eddd3 [3206]" stroked="f" strokeweight="1pt">
              <v:stroke joinstyle="miter"/>
              <v:path arrowok="t" o:connecttype="custom" o:connectlocs="0,0;1598324,784423;3609975,1841188;3554081,1826678;0,1826678;0,0" o:connectangles="0,0,0,0,0,0"/>
              <w10:wrap anchorx="page"/>
            </v:shape>
          </w:pict>
        </mc:Fallback>
      </mc:AlternateContent>
    </w:r>
    <w:r w:rsidRPr="002A246D">
      <w:rPr>
        <w:noProof/>
        <w:color w:val="7EDDD3" w:themeColor="accent3"/>
      </w:rPr>
      <mc:AlternateContent>
        <mc:Choice Requires="wps">
          <w:drawing>
            <wp:anchor distT="0" distB="0" distL="114300" distR="114300" simplePos="0" relativeHeight="251666452" behindDoc="1" locked="0" layoutInCell="1" allowOverlap="1" wp14:anchorId="093944E8" wp14:editId="75151DAB">
              <wp:simplePos x="0" y="0"/>
              <wp:positionH relativeFrom="page">
                <wp:posOffset>1457325</wp:posOffset>
              </wp:positionH>
              <wp:positionV relativeFrom="paragraph">
                <wp:posOffset>2931160</wp:posOffset>
              </wp:positionV>
              <wp:extent cx="3309290" cy="1687830"/>
              <wp:effectExtent l="0" t="0" r="5715" b="7620"/>
              <wp:wrapNone/>
              <wp:docPr id="1243850913" name="Rectangle 4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09290" cy="1687830"/>
                      </a:xfrm>
                      <a:custGeom>
                        <a:avLst/>
                        <a:gdLst>
                          <a:gd name="connsiteX0" fmla="*/ 0 w 4981575"/>
                          <a:gd name="connsiteY0" fmla="*/ 0 h 2522855"/>
                          <a:gd name="connsiteX1" fmla="*/ 4981575 w 4981575"/>
                          <a:gd name="connsiteY1" fmla="*/ 0 h 2522855"/>
                          <a:gd name="connsiteX2" fmla="*/ 4981575 w 4981575"/>
                          <a:gd name="connsiteY2" fmla="*/ 2522855 h 2522855"/>
                          <a:gd name="connsiteX3" fmla="*/ 0 w 4981575"/>
                          <a:gd name="connsiteY3" fmla="*/ 2522855 h 2522855"/>
                          <a:gd name="connsiteX4" fmla="*/ 0 w 4981575"/>
                          <a:gd name="connsiteY4" fmla="*/ 0 h 2522855"/>
                          <a:gd name="connsiteX0" fmla="*/ 0 w 4981575"/>
                          <a:gd name="connsiteY0" fmla="*/ 19 h 2522874"/>
                          <a:gd name="connsiteX1" fmla="*/ 2349062 w 4981575"/>
                          <a:gd name="connsiteY1" fmla="*/ 1024778 h 2522874"/>
                          <a:gd name="connsiteX2" fmla="*/ 4981575 w 4981575"/>
                          <a:gd name="connsiteY2" fmla="*/ 19 h 2522874"/>
                          <a:gd name="connsiteX3" fmla="*/ 4981575 w 4981575"/>
                          <a:gd name="connsiteY3" fmla="*/ 2522874 h 2522874"/>
                          <a:gd name="connsiteX4" fmla="*/ 0 w 4981575"/>
                          <a:gd name="connsiteY4" fmla="*/ 2522874 h 2522874"/>
                          <a:gd name="connsiteX5" fmla="*/ 0 w 4981575"/>
                          <a:gd name="connsiteY5" fmla="*/ 19 h 2522874"/>
                          <a:gd name="connsiteX0" fmla="*/ 0 w 4981575"/>
                          <a:gd name="connsiteY0" fmla="*/ 13 h 2522868"/>
                          <a:gd name="connsiteX1" fmla="*/ 2364828 w 4981575"/>
                          <a:gd name="connsiteY1" fmla="*/ 1623865 h 2522868"/>
                          <a:gd name="connsiteX2" fmla="*/ 4981575 w 4981575"/>
                          <a:gd name="connsiteY2" fmla="*/ 13 h 2522868"/>
                          <a:gd name="connsiteX3" fmla="*/ 4981575 w 4981575"/>
                          <a:gd name="connsiteY3" fmla="*/ 2522868 h 2522868"/>
                          <a:gd name="connsiteX4" fmla="*/ 0 w 4981575"/>
                          <a:gd name="connsiteY4" fmla="*/ 2522868 h 2522868"/>
                          <a:gd name="connsiteX5" fmla="*/ 0 w 4981575"/>
                          <a:gd name="connsiteY5" fmla="*/ 13 h 2522868"/>
                          <a:gd name="connsiteX0" fmla="*/ 0 w 4981575"/>
                          <a:gd name="connsiteY0" fmla="*/ 19 h 2522874"/>
                          <a:gd name="connsiteX1" fmla="*/ 2254469 w 4981575"/>
                          <a:gd name="connsiteY1" fmla="*/ 1040544 h 2522874"/>
                          <a:gd name="connsiteX2" fmla="*/ 4981575 w 4981575"/>
                          <a:gd name="connsiteY2" fmla="*/ 19 h 2522874"/>
                          <a:gd name="connsiteX3" fmla="*/ 4981575 w 4981575"/>
                          <a:gd name="connsiteY3" fmla="*/ 2522874 h 2522874"/>
                          <a:gd name="connsiteX4" fmla="*/ 0 w 4981575"/>
                          <a:gd name="connsiteY4" fmla="*/ 2522874 h 2522874"/>
                          <a:gd name="connsiteX5" fmla="*/ 0 w 4981575"/>
                          <a:gd name="connsiteY5" fmla="*/ 19 h 2522874"/>
                          <a:gd name="connsiteX0" fmla="*/ 0 w 4981575"/>
                          <a:gd name="connsiteY0" fmla="*/ 30 h 2522885"/>
                          <a:gd name="connsiteX1" fmla="*/ 2254469 w 4981575"/>
                          <a:gd name="connsiteY1" fmla="*/ 1040555 h 2522885"/>
                          <a:gd name="connsiteX2" fmla="*/ 4981575 w 4981575"/>
                          <a:gd name="connsiteY2" fmla="*/ 30 h 2522885"/>
                          <a:gd name="connsiteX3" fmla="*/ 4981575 w 4981575"/>
                          <a:gd name="connsiteY3" fmla="*/ 2522885 h 2522885"/>
                          <a:gd name="connsiteX4" fmla="*/ 0 w 4981575"/>
                          <a:gd name="connsiteY4" fmla="*/ 2522885 h 2522885"/>
                          <a:gd name="connsiteX5" fmla="*/ 0 w 4981575"/>
                          <a:gd name="connsiteY5" fmla="*/ 30 h 2522885"/>
                          <a:gd name="connsiteX0" fmla="*/ 0 w 4981575"/>
                          <a:gd name="connsiteY0" fmla="*/ 22 h 2522877"/>
                          <a:gd name="connsiteX1" fmla="*/ 2254469 w 4981575"/>
                          <a:gd name="connsiteY1" fmla="*/ 1040547 h 2522877"/>
                          <a:gd name="connsiteX2" fmla="*/ 4981575 w 4981575"/>
                          <a:gd name="connsiteY2" fmla="*/ 22 h 2522877"/>
                          <a:gd name="connsiteX3" fmla="*/ 4981575 w 4981575"/>
                          <a:gd name="connsiteY3" fmla="*/ 2522877 h 2522877"/>
                          <a:gd name="connsiteX4" fmla="*/ 0 w 4981575"/>
                          <a:gd name="connsiteY4" fmla="*/ 2522877 h 2522877"/>
                          <a:gd name="connsiteX5" fmla="*/ 0 w 4981575"/>
                          <a:gd name="connsiteY5" fmla="*/ 22 h 2522877"/>
                          <a:gd name="connsiteX0" fmla="*/ 0 w 4981575"/>
                          <a:gd name="connsiteY0" fmla="*/ 22 h 2522877"/>
                          <a:gd name="connsiteX1" fmla="*/ 2254469 w 4981575"/>
                          <a:gd name="connsiteY1" fmla="*/ 1040547 h 2522877"/>
                          <a:gd name="connsiteX2" fmla="*/ 4981575 w 4981575"/>
                          <a:gd name="connsiteY2" fmla="*/ 22 h 2522877"/>
                          <a:gd name="connsiteX3" fmla="*/ 4981575 w 4981575"/>
                          <a:gd name="connsiteY3" fmla="*/ 2522877 h 2522877"/>
                          <a:gd name="connsiteX4" fmla="*/ 0 w 4981575"/>
                          <a:gd name="connsiteY4" fmla="*/ 2522877 h 2522877"/>
                          <a:gd name="connsiteX5" fmla="*/ 0 w 4981575"/>
                          <a:gd name="connsiteY5" fmla="*/ 22 h 2522877"/>
                          <a:gd name="connsiteX0" fmla="*/ 0 w 4981575"/>
                          <a:gd name="connsiteY0" fmla="*/ 27 h 2522882"/>
                          <a:gd name="connsiteX1" fmla="*/ 2254469 w 4981575"/>
                          <a:gd name="connsiteY1" fmla="*/ 1040552 h 2522882"/>
                          <a:gd name="connsiteX2" fmla="*/ 4981575 w 4981575"/>
                          <a:gd name="connsiteY2" fmla="*/ 27 h 2522882"/>
                          <a:gd name="connsiteX3" fmla="*/ 4981575 w 4981575"/>
                          <a:gd name="connsiteY3" fmla="*/ 2522882 h 2522882"/>
                          <a:gd name="connsiteX4" fmla="*/ 0 w 4981575"/>
                          <a:gd name="connsiteY4" fmla="*/ 2522882 h 2522882"/>
                          <a:gd name="connsiteX5" fmla="*/ 0 w 4981575"/>
                          <a:gd name="connsiteY5" fmla="*/ 27 h 2522882"/>
                          <a:gd name="connsiteX0" fmla="*/ 31531 w 4981575"/>
                          <a:gd name="connsiteY0" fmla="*/ 31532 h 2522855"/>
                          <a:gd name="connsiteX1" fmla="*/ 2254469 w 4981575"/>
                          <a:gd name="connsiteY1" fmla="*/ 1040525 h 2522855"/>
                          <a:gd name="connsiteX2" fmla="*/ 4981575 w 4981575"/>
                          <a:gd name="connsiteY2" fmla="*/ 0 h 2522855"/>
                          <a:gd name="connsiteX3" fmla="*/ 4981575 w 4981575"/>
                          <a:gd name="connsiteY3" fmla="*/ 2522855 h 2522855"/>
                          <a:gd name="connsiteX4" fmla="*/ 0 w 4981575"/>
                          <a:gd name="connsiteY4" fmla="*/ 2522855 h 2522855"/>
                          <a:gd name="connsiteX5" fmla="*/ 31531 w 4981575"/>
                          <a:gd name="connsiteY5" fmla="*/ 31532 h 2522855"/>
                          <a:gd name="connsiteX0" fmla="*/ 31531 w 4981575"/>
                          <a:gd name="connsiteY0" fmla="*/ 31532 h 2522855"/>
                          <a:gd name="connsiteX1" fmla="*/ 2254469 w 4981575"/>
                          <a:gd name="connsiteY1" fmla="*/ 1040525 h 2522855"/>
                          <a:gd name="connsiteX2" fmla="*/ 4981575 w 4981575"/>
                          <a:gd name="connsiteY2" fmla="*/ 0 h 2522855"/>
                          <a:gd name="connsiteX3" fmla="*/ 4981575 w 4981575"/>
                          <a:gd name="connsiteY3" fmla="*/ 2522855 h 2522855"/>
                          <a:gd name="connsiteX4" fmla="*/ 0 w 4981575"/>
                          <a:gd name="connsiteY4" fmla="*/ 2522855 h 2522855"/>
                          <a:gd name="connsiteX5" fmla="*/ 31531 w 4981575"/>
                          <a:gd name="connsiteY5" fmla="*/ 31532 h 2522855"/>
                          <a:gd name="connsiteX0" fmla="*/ 31531 w 4981575"/>
                          <a:gd name="connsiteY0" fmla="*/ 31532 h 2522855"/>
                          <a:gd name="connsiteX1" fmla="*/ 2286000 w 4981575"/>
                          <a:gd name="connsiteY1" fmla="*/ 1087822 h 2522855"/>
                          <a:gd name="connsiteX2" fmla="*/ 4981575 w 4981575"/>
                          <a:gd name="connsiteY2" fmla="*/ 0 h 2522855"/>
                          <a:gd name="connsiteX3" fmla="*/ 4981575 w 4981575"/>
                          <a:gd name="connsiteY3" fmla="*/ 2522855 h 2522855"/>
                          <a:gd name="connsiteX4" fmla="*/ 0 w 4981575"/>
                          <a:gd name="connsiteY4" fmla="*/ 2522855 h 2522855"/>
                          <a:gd name="connsiteX5" fmla="*/ 31531 w 4981575"/>
                          <a:gd name="connsiteY5" fmla="*/ 31532 h 2522855"/>
                          <a:gd name="connsiteX0" fmla="*/ 31531 w 4981575"/>
                          <a:gd name="connsiteY0" fmla="*/ 31532 h 2522855"/>
                          <a:gd name="connsiteX1" fmla="*/ 2286000 w 4981575"/>
                          <a:gd name="connsiteY1" fmla="*/ 1087822 h 2522855"/>
                          <a:gd name="connsiteX2" fmla="*/ 4981575 w 4981575"/>
                          <a:gd name="connsiteY2" fmla="*/ 0 h 2522855"/>
                          <a:gd name="connsiteX3" fmla="*/ 4981575 w 4981575"/>
                          <a:gd name="connsiteY3" fmla="*/ 2522855 h 2522855"/>
                          <a:gd name="connsiteX4" fmla="*/ 0 w 4981575"/>
                          <a:gd name="connsiteY4" fmla="*/ 2522855 h 2522855"/>
                          <a:gd name="connsiteX5" fmla="*/ 31531 w 4981575"/>
                          <a:gd name="connsiteY5" fmla="*/ 31532 h 2522855"/>
                          <a:gd name="connsiteX0" fmla="*/ 31531 w 5013106"/>
                          <a:gd name="connsiteY0" fmla="*/ 0 h 2491323"/>
                          <a:gd name="connsiteX1" fmla="*/ 2286000 w 5013106"/>
                          <a:gd name="connsiteY1" fmla="*/ 1056290 h 2491323"/>
                          <a:gd name="connsiteX2" fmla="*/ 5013106 w 5013106"/>
                          <a:gd name="connsiteY2" fmla="*/ 2364827 h 2491323"/>
                          <a:gd name="connsiteX3" fmla="*/ 4981575 w 5013106"/>
                          <a:gd name="connsiteY3" fmla="*/ 2491323 h 2491323"/>
                          <a:gd name="connsiteX4" fmla="*/ 0 w 5013106"/>
                          <a:gd name="connsiteY4" fmla="*/ 2491323 h 2491323"/>
                          <a:gd name="connsiteX5" fmla="*/ 31531 w 5013106"/>
                          <a:gd name="connsiteY5" fmla="*/ 0 h 2491323"/>
                          <a:gd name="connsiteX0" fmla="*/ 31531 w 5044635"/>
                          <a:gd name="connsiteY0" fmla="*/ 0 h 3027397"/>
                          <a:gd name="connsiteX1" fmla="*/ 2286000 w 5044635"/>
                          <a:gd name="connsiteY1" fmla="*/ 1056290 h 3027397"/>
                          <a:gd name="connsiteX2" fmla="*/ 5013106 w 5044635"/>
                          <a:gd name="connsiteY2" fmla="*/ 2364827 h 3027397"/>
                          <a:gd name="connsiteX3" fmla="*/ 5044635 w 5044635"/>
                          <a:gd name="connsiteY3" fmla="*/ 3027397 h 3027397"/>
                          <a:gd name="connsiteX4" fmla="*/ 0 w 5044635"/>
                          <a:gd name="connsiteY4" fmla="*/ 2491323 h 3027397"/>
                          <a:gd name="connsiteX5" fmla="*/ 31531 w 5044635"/>
                          <a:gd name="connsiteY5" fmla="*/ 0 h 3027397"/>
                          <a:gd name="connsiteX0" fmla="*/ 31531 w 5044635"/>
                          <a:gd name="connsiteY0" fmla="*/ 0 h 3027397"/>
                          <a:gd name="connsiteX1" fmla="*/ 2286000 w 5044635"/>
                          <a:gd name="connsiteY1" fmla="*/ 1056290 h 3027397"/>
                          <a:gd name="connsiteX2" fmla="*/ 5013106 w 5044635"/>
                          <a:gd name="connsiteY2" fmla="*/ 2128316 h 3027397"/>
                          <a:gd name="connsiteX3" fmla="*/ 5044635 w 5044635"/>
                          <a:gd name="connsiteY3" fmla="*/ 3027397 h 3027397"/>
                          <a:gd name="connsiteX4" fmla="*/ 0 w 5044635"/>
                          <a:gd name="connsiteY4" fmla="*/ 2491323 h 3027397"/>
                          <a:gd name="connsiteX5" fmla="*/ 31531 w 5044635"/>
                          <a:gd name="connsiteY5" fmla="*/ 0 h 3027397"/>
                          <a:gd name="connsiteX0" fmla="*/ 31531 w 5044635"/>
                          <a:gd name="connsiteY0" fmla="*/ 0 h 3027397"/>
                          <a:gd name="connsiteX1" fmla="*/ 2286000 w 5044635"/>
                          <a:gd name="connsiteY1" fmla="*/ 1056290 h 3027397"/>
                          <a:gd name="connsiteX2" fmla="*/ 5013106 w 5044635"/>
                          <a:gd name="connsiteY2" fmla="*/ 2128316 h 3027397"/>
                          <a:gd name="connsiteX3" fmla="*/ 5044635 w 5044635"/>
                          <a:gd name="connsiteY3" fmla="*/ 3027397 h 3027397"/>
                          <a:gd name="connsiteX4" fmla="*/ 0 w 5044635"/>
                          <a:gd name="connsiteY4" fmla="*/ 2491323 h 3027397"/>
                          <a:gd name="connsiteX5" fmla="*/ 31531 w 5044635"/>
                          <a:gd name="connsiteY5" fmla="*/ 0 h 3027397"/>
                          <a:gd name="connsiteX0" fmla="*/ 31531 w 5044635"/>
                          <a:gd name="connsiteY0" fmla="*/ 0 h 3027397"/>
                          <a:gd name="connsiteX1" fmla="*/ 2286000 w 5044635"/>
                          <a:gd name="connsiteY1" fmla="*/ 1056290 h 3027397"/>
                          <a:gd name="connsiteX2" fmla="*/ 5013106 w 5044635"/>
                          <a:gd name="connsiteY2" fmla="*/ 2128316 h 3027397"/>
                          <a:gd name="connsiteX3" fmla="*/ 5044635 w 5044635"/>
                          <a:gd name="connsiteY3" fmla="*/ 3027397 h 3027397"/>
                          <a:gd name="connsiteX4" fmla="*/ 0 w 5044635"/>
                          <a:gd name="connsiteY4" fmla="*/ 2491323 h 3027397"/>
                          <a:gd name="connsiteX5" fmla="*/ 31531 w 5044635"/>
                          <a:gd name="connsiteY5" fmla="*/ 0 h 3027397"/>
                          <a:gd name="connsiteX0" fmla="*/ 31531 w 5044635"/>
                          <a:gd name="connsiteY0" fmla="*/ 0 h 2491323"/>
                          <a:gd name="connsiteX1" fmla="*/ 2286000 w 5044635"/>
                          <a:gd name="connsiteY1" fmla="*/ 1056290 h 2491323"/>
                          <a:gd name="connsiteX2" fmla="*/ 5013106 w 5044635"/>
                          <a:gd name="connsiteY2" fmla="*/ 2128316 h 2491323"/>
                          <a:gd name="connsiteX3" fmla="*/ 5044635 w 5044635"/>
                          <a:gd name="connsiteY3" fmla="*/ 2459772 h 2491323"/>
                          <a:gd name="connsiteX4" fmla="*/ 0 w 5044635"/>
                          <a:gd name="connsiteY4" fmla="*/ 2491323 h 2491323"/>
                          <a:gd name="connsiteX5" fmla="*/ 31531 w 5044635"/>
                          <a:gd name="connsiteY5" fmla="*/ 0 h 2491323"/>
                          <a:gd name="connsiteX0" fmla="*/ 0 w 5013104"/>
                          <a:gd name="connsiteY0" fmla="*/ 0 h 2459772"/>
                          <a:gd name="connsiteX1" fmla="*/ 2254469 w 5013104"/>
                          <a:gd name="connsiteY1" fmla="*/ 1056290 h 2459772"/>
                          <a:gd name="connsiteX2" fmla="*/ 4981575 w 5013104"/>
                          <a:gd name="connsiteY2" fmla="*/ 2128316 h 2459772"/>
                          <a:gd name="connsiteX3" fmla="*/ 5013104 w 5013104"/>
                          <a:gd name="connsiteY3" fmla="*/ 2459772 h 2459772"/>
                          <a:gd name="connsiteX4" fmla="*/ 47299 w 5013104"/>
                          <a:gd name="connsiteY4" fmla="*/ 2444010 h 2459772"/>
                          <a:gd name="connsiteX5" fmla="*/ 0 w 5013104"/>
                          <a:gd name="connsiteY5" fmla="*/ 0 h 2459772"/>
                          <a:gd name="connsiteX0" fmla="*/ 31535 w 5044639"/>
                          <a:gd name="connsiteY0" fmla="*/ 0 h 2459772"/>
                          <a:gd name="connsiteX1" fmla="*/ 2286004 w 5044639"/>
                          <a:gd name="connsiteY1" fmla="*/ 1056290 h 2459772"/>
                          <a:gd name="connsiteX2" fmla="*/ 5013110 w 5044639"/>
                          <a:gd name="connsiteY2" fmla="*/ 2128316 h 2459772"/>
                          <a:gd name="connsiteX3" fmla="*/ 5044639 w 5044639"/>
                          <a:gd name="connsiteY3" fmla="*/ 2459772 h 2459772"/>
                          <a:gd name="connsiteX4" fmla="*/ 0 w 5044639"/>
                          <a:gd name="connsiteY4" fmla="*/ 2459772 h 2459772"/>
                          <a:gd name="connsiteX5" fmla="*/ 31535 w 5044639"/>
                          <a:gd name="connsiteY5" fmla="*/ 0 h 2459772"/>
                          <a:gd name="connsiteX0" fmla="*/ 0 w 5013104"/>
                          <a:gd name="connsiteY0" fmla="*/ 0 h 2459772"/>
                          <a:gd name="connsiteX1" fmla="*/ 2254469 w 5013104"/>
                          <a:gd name="connsiteY1" fmla="*/ 1056290 h 2459772"/>
                          <a:gd name="connsiteX2" fmla="*/ 4981575 w 5013104"/>
                          <a:gd name="connsiteY2" fmla="*/ 2128316 h 2459772"/>
                          <a:gd name="connsiteX3" fmla="*/ 5013104 w 5013104"/>
                          <a:gd name="connsiteY3" fmla="*/ 2459772 h 2459772"/>
                          <a:gd name="connsiteX4" fmla="*/ 31529 w 5013104"/>
                          <a:gd name="connsiteY4" fmla="*/ 2459772 h 2459772"/>
                          <a:gd name="connsiteX5" fmla="*/ 0 w 5013104"/>
                          <a:gd name="connsiteY5" fmla="*/ 0 h 2459772"/>
                          <a:gd name="connsiteX0" fmla="*/ 0 w 5091944"/>
                          <a:gd name="connsiteY0" fmla="*/ 0 h 2459772"/>
                          <a:gd name="connsiteX1" fmla="*/ 2254469 w 5091944"/>
                          <a:gd name="connsiteY1" fmla="*/ 1056290 h 2459772"/>
                          <a:gd name="connsiteX2" fmla="*/ 5091944 w 5091944"/>
                          <a:gd name="connsiteY2" fmla="*/ 2443679 h 2459772"/>
                          <a:gd name="connsiteX3" fmla="*/ 5013104 w 5091944"/>
                          <a:gd name="connsiteY3" fmla="*/ 2459772 h 2459772"/>
                          <a:gd name="connsiteX4" fmla="*/ 31529 w 5091944"/>
                          <a:gd name="connsiteY4" fmla="*/ 2459772 h 2459772"/>
                          <a:gd name="connsiteX5" fmla="*/ 0 w 5091944"/>
                          <a:gd name="connsiteY5" fmla="*/ 0 h 2459772"/>
                          <a:gd name="connsiteX0" fmla="*/ 0 w 5091944"/>
                          <a:gd name="connsiteY0" fmla="*/ 0 h 2459772"/>
                          <a:gd name="connsiteX1" fmla="*/ 2254469 w 5091944"/>
                          <a:gd name="connsiteY1" fmla="*/ 1056290 h 2459772"/>
                          <a:gd name="connsiteX2" fmla="*/ 5091944 w 5091944"/>
                          <a:gd name="connsiteY2" fmla="*/ 2443679 h 2459772"/>
                          <a:gd name="connsiteX3" fmla="*/ 5013104 w 5091944"/>
                          <a:gd name="connsiteY3" fmla="*/ 2459772 h 2459772"/>
                          <a:gd name="connsiteX4" fmla="*/ 31529 w 5091944"/>
                          <a:gd name="connsiteY4" fmla="*/ 2459772 h 2459772"/>
                          <a:gd name="connsiteX5" fmla="*/ 0 w 5091944"/>
                          <a:gd name="connsiteY5" fmla="*/ 0 h 2459772"/>
                          <a:gd name="connsiteX0" fmla="*/ 0 w 5091944"/>
                          <a:gd name="connsiteY0" fmla="*/ 0 h 2459772"/>
                          <a:gd name="connsiteX1" fmla="*/ 2254469 w 5091944"/>
                          <a:gd name="connsiteY1" fmla="*/ 1056290 h 2459772"/>
                          <a:gd name="connsiteX2" fmla="*/ 5091944 w 5091944"/>
                          <a:gd name="connsiteY2" fmla="*/ 2443679 h 2459772"/>
                          <a:gd name="connsiteX3" fmla="*/ 5013104 w 5091944"/>
                          <a:gd name="connsiteY3" fmla="*/ 2459772 h 2459772"/>
                          <a:gd name="connsiteX4" fmla="*/ 31529 w 5091944"/>
                          <a:gd name="connsiteY4" fmla="*/ 2459772 h 2459772"/>
                          <a:gd name="connsiteX5" fmla="*/ 0 w 5091944"/>
                          <a:gd name="connsiteY5" fmla="*/ 0 h 2459772"/>
                          <a:gd name="connsiteX0" fmla="*/ 0 w 5091944"/>
                          <a:gd name="connsiteY0" fmla="*/ 0 h 2459772"/>
                          <a:gd name="connsiteX1" fmla="*/ 2254469 w 5091944"/>
                          <a:gd name="connsiteY1" fmla="*/ 1056290 h 2459772"/>
                          <a:gd name="connsiteX2" fmla="*/ 5091944 w 5091944"/>
                          <a:gd name="connsiteY2" fmla="*/ 2443679 h 2459772"/>
                          <a:gd name="connsiteX3" fmla="*/ 5013104 w 5091944"/>
                          <a:gd name="connsiteY3" fmla="*/ 2459772 h 2459772"/>
                          <a:gd name="connsiteX4" fmla="*/ 0 w 5091944"/>
                          <a:gd name="connsiteY4" fmla="*/ 2459772 h 2459772"/>
                          <a:gd name="connsiteX5" fmla="*/ 0 w 5091944"/>
                          <a:gd name="connsiteY5" fmla="*/ 0 h 2459772"/>
                          <a:gd name="connsiteX0" fmla="*/ 0 w 5091944"/>
                          <a:gd name="connsiteY0" fmla="*/ 0 h 2479311"/>
                          <a:gd name="connsiteX1" fmla="*/ 2254469 w 5091944"/>
                          <a:gd name="connsiteY1" fmla="*/ 1056290 h 2479311"/>
                          <a:gd name="connsiteX2" fmla="*/ 5091944 w 5091944"/>
                          <a:gd name="connsiteY2" fmla="*/ 2479311 h 2479311"/>
                          <a:gd name="connsiteX3" fmla="*/ 5013104 w 5091944"/>
                          <a:gd name="connsiteY3" fmla="*/ 2459772 h 2479311"/>
                          <a:gd name="connsiteX4" fmla="*/ 0 w 5091944"/>
                          <a:gd name="connsiteY4" fmla="*/ 2459772 h 2479311"/>
                          <a:gd name="connsiteX5" fmla="*/ 0 w 5091944"/>
                          <a:gd name="connsiteY5" fmla="*/ 0 h 247931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5091944" h="2479311">
                            <a:moveTo>
                              <a:pt x="0" y="0"/>
                            </a:moveTo>
                            <a:cubicBezTo>
                              <a:pt x="930166" y="641131"/>
                              <a:pt x="993227" y="761998"/>
                              <a:pt x="2254469" y="1056290"/>
                            </a:cubicBezTo>
                            <a:cubicBezTo>
                              <a:pt x="3242348" y="1308544"/>
                              <a:pt x="4009486" y="1044433"/>
                              <a:pt x="5091944" y="2479311"/>
                            </a:cubicBezTo>
                            <a:lnTo>
                              <a:pt x="5013104" y="2459772"/>
                            </a:lnTo>
                            <a:lnTo>
                              <a:pt x="0" y="2459772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194FECD" id="Rectangle 451" o:spid="_x0000_s1026" style="position:absolute;margin-left:114.75pt;margin-top:230.8pt;width:260.55pt;height:132.9pt;z-index:-2516500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5091944,2479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" path="m,c930166,641131,993227,761998,2254469,1056290v987879,252254,1755017,-11857,2837475,1423021l5013104,2459772,,2459772,,xe" fillcolor="#7eddd3 [3206]" stroked="f" strokeweight="1pt">
              <v:stroke joinstyle="miter"/>
              <v:path arrowok="t" o:connecttype="custom" o:connectlocs="0,0;1465195,719086;3309290,1687830;3258051,1674529;0,1674529;0,0" o:connectangles="0,0,0,0,0,0"/>
              <w10:wrap anchorx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28" behindDoc="1" locked="0" layoutInCell="1" allowOverlap="1" wp14:anchorId="46201B76" wp14:editId="58CA5EE6">
          <wp:simplePos x="0" y="0"/>
          <wp:positionH relativeFrom="column">
            <wp:posOffset>-1652270</wp:posOffset>
          </wp:positionH>
          <wp:positionV relativeFrom="paragraph">
            <wp:posOffset>1453515</wp:posOffset>
          </wp:positionV>
          <wp:extent cx="5760720" cy="5760720"/>
          <wp:effectExtent l="0" t="0" r="0" b="0"/>
          <wp:wrapTopAndBottom/>
          <wp:docPr id="24" name="Imag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60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  <w:t xml:space="preserve">                                   </w:t>
    </w:r>
    <w:r w:rsidRPr="00B26672">
      <w:rPr>
        <w:rFonts w:ascii="Montserrat" w:hAnsi="Montserrat"/>
        <w:noProof/>
        <w:color w:val="0A1349"/>
        <w:sz w:val="14"/>
        <w:szCs w:val="14"/>
      </w:rPr>
      <w:t xml:space="preserve">Diagnostic </w:t>
    </w:r>
    <w:r>
      <w:rPr>
        <w:rFonts w:ascii="Montserrat" w:hAnsi="Montserrat"/>
        <w:noProof/>
        <w:color w:val="0A1349"/>
        <w:sz w:val="14"/>
        <w:szCs w:val="14"/>
      </w:rPr>
      <w:t xml:space="preserve">RH </w:t>
    </w:r>
    <w:r w:rsidRPr="00B26672">
      <w:rPr>
        <w:rFonts w:ascii="Montserrat" w:hAnsi="Montserrat"/>
        <w:noProof/>
        <w:color w:val="0A1349"/>
        <w:sz w:val="14"/>
        <w:szCs w:val="14"/>
      </w:rPr>
      <w:t xml:space="preserve"> – Fiche de restitution</w:t>
    </w:r>
    <w:r>
      <w:rPr>
        <w:rFonts w:ascii="Montserrat" w:hAnsi="Montserrat"/>
        <w:noProof/>
        <w:color w:val="0A1349"/>
        <w:sz w:val="14"/>
        <w:szCs w:val="14"/>
      </w:rPr>
      <w:t xml:space="preserve"> Accompagnement</w:t>
    </w:r>
    <w:r>
      <w:t xml:space="preserve"> |  </w:t>
    </w:r>
    <w:r w:rsidRPr="00FF5373">
      <w:rPr>
        <w:rFonts w:ascii="Montserrat" w:hAnsi="Montserrat"/>
        <w:color w:val="0A1349"/>
        <w:sz w:val="14"/>
        <w:szCs w:val="14"/>
      </w:rPr>
      <w:fldChar w:fldCharType="begin"/>
    </w:r>
    <w:r w:rsidRPr="00FF5373">
      <w:rPr>
        <w:rFonts w:ascii="Montserrat" w:hAnsi="Montserrat"/>
        <w:color w:val="0A1349"/>
        <w:sz w:val="14"/>
        <w:szCs w:val="14"/>
      </w:rPr>
      <w:instrText xml:space="preserve"> DATE  \@ "dd/MM/yyyy"  \* MERGEFORMAT </w:instrText>
    </w:r>
    <w:r w:rsidRPr="00FF5373">
      <w:rPr>
        <w:rFonts w:ascii="Montserrat" w:hAnsi="Montserrat"/>
        <w:color w:val="0A1349"/>
        <w:sz w:val="14"/>
        <w:szCs w:val="14"/>
      </w:rPr>
      <w:fldChar w:fldCharType="separate"/>
    </w:r>
    <w:r w:rsidR="00D007B9">
      <w:rPr>
        <w:rFonts w:ascii="Montserrat" w:hAnsi="Montserrat"/>
        <w:noProof/>
        <w:color w:val="0A1349"/>
        <w:sz w:val="14"/>
        <w:szCs w:val="14"/>
      </w:rPr>
      <w:t>17/09/2025</w:t>
    </w:r>
    <w:r w:rsidRPr="00FF5373">
      <w:rPr>
        <w:rFonts w:ascii="Montserrat" w:hAnsi="Montserrat"/>
        <w:color w:val="0A1349"/>
        <w:sz w:val="14"/>
        <w:szCs w:val="14"/>
      </w:rPr>
      <w:fldChar w:fldCharType="end"/>
    </w:r>
    <w:r w:rsidRPr="00FF5373">
      <w:rPr>
        <w:rFonts w:ascii="Montserrat" w:hAnsi="Montserrat"/>
        <w:color w:val="0A1349"/>
        <w:sz w:val="14"/>
        <w:szCs w:val="14"/>
      </w:rPr>
      <w:t xml:space="preserve"> - </w:t>
    </w:r>
    <w:r w:rsidRPr="00FF5373">
      <w:rPr>
        <w:rFonts w:ascii="Montserrat" w:hAnsi="Montserrat"/>
        <w:color w:val="0A1349"/>
        <w:sz w:val="14"/>
        <w:szCs w:val="14"/>
      </w:rPr>
      <w:fldChar w:fldCharType="begin"/>
    </w:r>
    <w:r w:rsidRPr="00FF5373">
      <w:rPr>
        <w:rFonts w:ascii="Montserrat" w:hAnsi="Montserrat"/>
        <w:color w:val="0A1349"/>
        <w:sz w:val="14"/>
        <w:szCs w:val="14"/>
      </w:rPr>
      <w:instrText xml:space="preserve"> PAGE   \* MERGEFORMAT </w:instrText>
    </w:r>
    <w:r w:rsidRPr="00FF5373">
      <w:rPr>
        <w:rFonts w:ascii="Montserrat" w:hAnsi="Montserrat"/>
        <w:color w:val="0A1349"/>
        <w:sz w:val="14"/>
        <w:szCs w:val="14"/>
      </w:rPr>
      <w:fldChar w:fldCharType="separate"/>
    </w:r>
    <w:r w:rsidRPr="00FF5373">
      <w:rPr>
        <w:rFonts w:ascii="Montserrat" w:hAnsi="Montserrat"/>
        <w:noProof/>
        <w:color w:val="0A1349"/>
        <w:sz w:val="14"/>
        <w:szCs w:val="14"/>
      </w:rPr>
      <w:t>1</w:t>
    </w:r>
    <w:r w:rsidRPr="00FF5373">
      <w:rPr>
        <w:rFonts w:ascii="Montserrat" w:hAnsi="Montserrat"/>
        <w:color w:val="0A1349"/>
        <w:sz w:val="14"/>
        <w:szCs w:val="14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70356" w14:textId="77777777" w:rsidR="00DA783C" w:rsidRDefault="00DA783C">
    <w:pPr>
      <w:pStyle w:val="Pieddepag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99BF2" w14:textId="0C0D676F" w:rsidR="00FE1B24" w:rsidRPr="00FF5373" w:rsidRDefault="00FE1B24" w:rsidP="00FE1B24">
    <w:pPr>
      <w:pStyle w:val="Pieddepage"/>
      <w:tabs>
        <w:tab w:val="clear" w:pos="4536"/>
        <w:tab w:val="clear" w:pos="9072"/>
        <w:tab w:val="left" w:pos="7088"/>
      </w:tabs>
      <w:ind w:left="7230" w:hanging="2694"/>
      <w:rPr>
        <w:rFonts w:ascii="Montserrat" w:hAnsi="Montserrat"/>
        <w:sz w:val="14"/>
        <w:szCs w:val="14"/>
      </w:rPr>
    </w:pPr>
    <w:r w:rsidRPr="002A246D">
      <w:rPr>
        <w:noProof/>
        <w:color w:val="7EDDD3" w:themeColor="accent3"/>
      </w:rPr>
      <mc:AlternateContent>
        <mc:Choice Requires="wps">
          <w:drawing>
            <wp:anchor distT="0" distB="0" distL="114300" distR="114300" simplePos="0" relativeHeight="251658259" behindDoc="1" locked="0" layoutInCell="1" allowOverlap="1" wp14:anchorId="421076D4" wp14:editId="1E6D9991">
              <wp:simplePos x="0" y="0"/>
              <wp:positionH relativeFrom="page">
                <wp:posOffset>1457325</wp:posOffset>
              </wp:positionH>
              <wp:positionV relativeFrom="paragraph">
                <wp:posOffset>2931160</wp:posOffset>
              </wp:positionV>
              <wp:extent cx="3309290" cy="1687830"/>
              <wp:effectExtent l="0" t="0" r="5715" b="7620"/>
              <wp:wrapNone/>
              <wp:docPr id="216" name="Rectangle 4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09290" cy="1687830"/>
                      </a:xfrm>
                      <a:custGeom>
                        <a:avLst/>
                        <a:gdLst>
                          <a:gd name="connsiteX0" fmla="*/ 0 w 4981575"/>
                          <a:gd name="connsiteY0" fmla="*/ 0 h 2522855"/>
                          <a:gd name="connsiteX1" fmla="*/ 4981575 w 4981575"/>
                          <a:gd name="connsiteY1" fmla="*/ 0 h 2522855"/>
                          <a:gd name="connsiteX2" fmla="*/ 4981575 w 4981575"/>
                          <a:gd name="connsiteY2" fmla="*/ 2522855 h 2522855"/>
                          <a:gd name="connsiteX3" fmla="*/ 0 w 4981575"/>
                          <a:gd name="connsiteY3" fmla="*/ 2522855 h 2522855"/>
                          <a:gd name="connsiteX4" fmla="*/ 0 w 4981575"/>
                          <a:gd name="connsiteY4" fmla="*/ 0 h 2522855"/>
                          <a:gd name="connsiteX0" fmla="*/ 0 w 4981575"/>
                          <a:gd name="connsiteY0" fmla="*/ 19 h 2522874"/>
                          <a:gd name="connsiteX1" fmla="*/ 2349062 w 4981575"/>
                          <a:gd name="connsiteY1" fmla="*/ 1024778 h 2522874"/>
                          <a:gd name="connsiteX2" fmla="*/ 4981575 w 4981575"/>
                          <a:gd name="connsiteY2" fmla="*/ 19 h 2522874"/>
                          <a:gd name="connsiteX3" fmla="*/ 4981575 w 4981575"/>
                          <a:gd name="connsiteY3" fmla="*/ 2522874 h 2522874"/>
                          <a:gd name="connsiteX4" fmla="*/ 0 w 4981575"/>
                          <a:gd name="connsiteY4" fmla="*/ 2522874 h 2522874"/>
                          <a:gd name="connsiteX5" fmla="*/ 0 w 4981575"/>
                          <a:gd name="connsiteY5" fmla="*/ 19 h 2522874"/>
                          <a:gd name="connsiteX0" fmla="*/ 0 w 4981575"/>
                          <a:gd name="connsiteY0" fmla="*/ 13 h 2522868"/>
                          <a:gd name="connsiteX1" fmla="*/ 2364828 w 4981575"/>
                          <a:gd name="connsiteY1" fmla="*/ 1623865 h 2522868"/>
                          <a:gd name="connsiteX2" fmla="*/ 4981575 w 4981575"/>
                          <a:gd name="connsiteY2" fmla="*/ 13 h 2522868"/>
                          <a:gd name="connsiteX3" fmla="*/ 4981575 w 4981575"/>
                          <a:gd name="connsiteY3" fmla="*/ 2522868 h 2522868"/>
                          <a:gd name="connsiteX4" fmla="*/ 0 w 4981575"/>
                          <a:gd name="connsiteY4" fmla="*/ 2522868 h 2522868"/>
                          <a:gd name="connsiteX5" fmla="*/ 0 w 4981575"/>
                          <a:gd name="connsiteY5" fmla="*/ 13 h 2522868"/>
                          <a:gd name="connsiteX0" fmla="*/ 0 w 4981575"/>
                          <a:gd name="connsiteY0" fmla="*/ 19 h 2522874"/>
                          <a:gd name="connsiteX1" fmla="*/ 2254469 w 4981575"/>
                          <a:gd name="connsiteY1" fmla="*/ 1040544 h 2522874"/>
                          <a:gd name="connsiteX2" fmla="*/ 4981575 w 4981575"/>
                          <a:gd name="connsiteY2" fmla="*/ 19 h 2522874"/>
                          <a:gd name="connsiteX3" fmla="*/ 4981575 w 4981575"/>
                          <a:gd name="connsiteY3" fmla="*/ 2522874 h 2522874"/>
                          <a:gd name="connsiteX4" fmla="*/ 0 w 4981575"/>
                          <a:gd name="connsiteY4" fmla="*/ 2522874 h 2522874"/>
                          <a:gd name="connsiteX5" fmla="*/ 0 w 4981575"/>
                          <a:gd name="connsiteY5" fmla="*/ 19 h 2522874"/>
                          <a:gd name="connsiteX0" fmla="*/ 0 w 4981575"/>
                          <a:gd name="connsiteY0" fmla="*/ 30 h 2522885"/>
                          <a:gd name="connsiteX1" fmla="*/ 2254469 w 4981575"/>
                          <a:gd name="connsiteY1" fmla="*/ 1040555 h 2522885"/>
                          <a:gd name="connsiteX2" fmla="*/ 4981575 w 4981575"/>
                          <a:gd name="connsiteY2" fmla="*/ 30 h 2522885"/>
                          <a:gd name="connsiteX3" fmla="*/ 4981575 w 4981575"/>
                          <a:gd name="connsiteY3" fmla="*/ 2522885 h 2522885"/>
                          <a:gd name="connsiteX4" fmla="*/ 0 w 4981575"/>
                          <a:gd name="connsiteY4" fmla="*/ 2522885 h 2522885"/>
                          <a:gd name="connsiteX5" fmla="*/ 0 w 4981575"/>
                          <a:gd name="connsiteY5" fmla="*/ 30 h 2522885"/>
                          <a:gd name="connsiteX0" fmla="*/ 0 w 4981575"/>
                          <a:gd name="connsiteY0" fmla="*/ 22 h 2522877"/>
                          <a:gd name="connsiteX1" fmla="*/ 2254469 w 4981575"/>
                          <a:gd name="connsiteY1" fmla="*/ 1040547 h 2522877"/>
                          <a:gd name="connsiteX2" fmla="*/ 4981575 w 4981575"/>
                          <a:gd name="connsiteY2" fmla="*/ 22 h 2522877"/>
                          <a:gd name="connsiteX3" fmla="*/ 4981575 w 4981575"/>
                          <a:gd name="connsiteY3" fmla="*/ 2522877 h 2522877"/>
                          <a:gd name="connsiteX4" fmla="*/ 0 w 4981575"/>
                          <a:gd name="connsiteY4" fmla="*/ 2522877 h 2522877"/>
                          <a:gd name="connsiteX5" fmla="*/ 0 w 4981575"/>
                          <a:gd name="connsiteY5" fmla="*/ 22 h 2522877"/>
                          <a:gd name="connsiteX0" fmla="*/ 0 w 4981575"/>
                          <a:gd name="connsiteY0" fmla="*/ 22 h 2522877"/>
                          <a:gd name="connsiteX1" fmla="*/ 2254469 w 4981575"/>
                          <a:gd name="connsiteY1" fmla="*/ 1040547 h 2522877"/>
                          <a:gd name="connsiteX2" fmla="*/ 4981575 w 4981575"/>
                          <a:gd name="connsiteY2" fmla="*/ 22 h 2522877"/>
                          <a:gd name="connsiteX3" fmla="*/ 4981575 w 4981575"/>
                          <a:gd name="connsiteY3" fmla="*/ 2522877 h 2522877"/>
                          <a:gd name="connsiteX4" fmla="*/ 0 w 4981575"/>
                          <a:gd name="connsiteY4" fmla="*/ 2522877 h 2522877"/>
                          <a:gd name="connsiteX5" fmla="*/ 0 w 4981575"/>
                          <a:gd name="connsiteY5" fmla="*/ 22 h 2522877"/>
                          <a:gd name="connsiteX0" fmla="*/ 0 w 4981575"/>
                          <a:gd name="connsiteY0" fmla="*/ 27 h 2522882"/>
                          <a:gd name="connsiteX1" fmla="*/ 2254469 w 4981575"/>
                          <a:gd name="connsiteY1" fmla="*/ 1040552 h 2522882"/>
                          <a:gd name="connsiteX2" fmla="*/ 4981575 w 4981575"/>
                          <a:gd name="connsiteY2" fmla="*/ 27 h 2522882"/>
                          <a:gd name="connsiteX3" fmla="*/ 4981575 w 4981575"/>
                          <a:gd name="connsiteY3" fmla="*/ 2522882 h 2522882"/>
                          <a:gd name="connsiteX4" fmla="*/ 0 w 4981575"/>
                          <a:gd name="connsiteY4" fmla="*/ 2522882 h 2522882"/>
                          <a:gd name="connsiteX5" fmla="*/ 0 w 4981575"/>
                          <a:gd name="connsiteY5" fmla="*/ 27 h 2522882"/>
                          <a:gd name="connsiteX0" fmla="*/ 31531 w 4981575"/>
                          <a:gd name="connsiteY0" fmla="*/ 31532 h 2522855"/>
                          <a:gd name="connsiteX1" fmla="*/ 2254469 w 4981575"/>
                          <a:gd name="connsiteY1" fmla="*/ 1040525 h 2522855"/>
                          <a:gd name="connsiteX2" fmla="*/ 4981575 w 4981575"/>
                          <a:gd name="connsiteY2" fmla="*/ 0 h 2522855"/>
                          <a:gd name="connsiteX3" fmla="*/ 4981575 w 4981575"/>
                          <a:gd name="connsiteY3" fmla="*/ 2522855 h 2522855"/>
                          <a:gd name="connsiteX4" fmla="*/ 0 w 4981575"/>
                          <a:gd name="connsiteY4" fmla="*/ 2522855 h 2522855"/>
                          <a:gd name="connsiteX5" fmla="*/ 31531 w 4981575"/>
                          <a:gd name="connsiteY5" fmla="*/ 31532 h 2522855"/>
                          <a:gd name="connsiteX0" fmla="*/ 31531 w 4981575"/>
                          <a:gd name="connsiteY0" fmla="*/ 31532 h 2522855"/>
                          <a:gd name="connsiteX1" fmla="*/ 2254469 w 4981575"/>
                          <a:gd name="connsiteY1" fmla="*/ 1040525 h 2522855"/>
                          <a:gd name="connsiteX2" fmla="*/ 4981575 w 4981575"/>
                          <a:gd name="connsiteY2" fmla="*/ 0 h 2522855"/>
                          <a:gd name="connsiteX3" fmla="*/ 4981575 w 4981575"/>
                          <a:gd name="connsiteY3" fmla="*/ 2522855 h 2522855"/>
                          <a:gd name="connsiteX4" fmla="*/ 0 w 4981575"/>
                          <a:gd name="connsiteY4" fmla="*/ 2522855 h 2522855"/>
                          <a:gd name="connsiteX5" fmla="*/ 31531 w 4981575"/>
                          <a:gd name="connsiteY5" fmla="*/ 31532 h 2522855"/>
                          <a:gd name="connsiteX0" fmla="*/ 31531 w 4981575"/>
                          <a:gd name="connsiteY0" fmla="*/ 31532 h 2522855"/>
                          <a:gd name="connsiteX1" fmla="*/ 2286000 w 4981575"/>
                          <a:gd name="connsiteY1" fmla="*/ 1087822 h 2522855"/>
                          <a:gd name="connsiteX2" fmla="*/ 4981575 w 4981575"/>
                          <a:gd name="connsiteY2" fmla="*/ 0 h 2522855"/>
                          <a:gd name="connsiteX3" fmla="*/ 4981575 w 4981575"/>
                          <a:gd name="connsiteY3" fmla="*/ 2522855 h 2522855"/>
                          <a:gd name="connsiteX4" fmla="*/ 0 w 4981575"/>
                          <a:gd name="connsiteY4" fmla="*/ 2522855 h 2522855"/>
                          <a:gd name="connsiteX5" fmla="*/ 31531 w 4981575"/>
                          <a:gd name="connsiteY5" fmla="*/ 31532 h 2522855"/>
                          <a:gd name="connsiteX0" fmla="*/ 31531 w 4981575"/>
                          <a:gd name="connsiteY0" fmla="*/ 31532 h 2522855"/>
                          <a:gd name="connsiteX1" fmla="*/ 2286000 w 4981575"/>
                          <a:gd name="connsiteY1" fmla="*/ 1087822 h 2522855"/>
                          <a:gd name="connsiteX2" fmla="*/ 4981575 w 4981575"/>
                          <a:gd name="connsiteY2" fmla="*/ 0 h 2522855"/>
                          <a:gd name="connsiteX3" fmla="*/ 4981575 w 4981575"/>
                          <a:gd name="connsiteY3" fmla="*/ 2522855 h 2522855"/>
                          <a:gd name="connsiteX4" fmla="*/ 0 w 4981575"/>
                          <a:gd name="connsiteY4" fmla="*/ 2522855 h 2522855"/>
                          <a:gd name="connsiteX5" fmla="*/ 31531 w 4981575"/>
                          <a:gd name="connsiteY5" fmla="*/ 31532 h 2522855"/>
                          <a:gd name="connsiteX0" fmla="*/ 31531 w 5013106"/>
                          <a:gd name="connsiteY0" fmla="*/ 0 h 2491323"/>
                          <a:gd name="connsiteX1" fmla="*/ 2286000 w 5013106"/>
                          <a:gd name="connsiteY1" fmla="*/ 1056290 h 2491323"/>
                          <a:gd name="connsiteX2" fmla="*/ 5013106 w 5013106"/>
                          <a:gd name="connsiteY2" fmla="*/ 2364827 h 2491323"/>
                          <a:gd name="connsiteX3" fmla="*/ 4981575 w 5013106"/>
                          <a:gd name="connsiteY3" fmla="*/ 2491323 h 2491323"/>
                          <a:gd name="connsiteX4" fmla="*/ 0 w 5013106"/>
                          <a:gd name="connsiteY4" fmla="*/ 2491323 h 2491323"/>
                          <a:gd name="connsiteX5" fmla="*/ 31531 w 5013106"/>
                          <a:gd name="connsiteY5" fmla="*/ 0 h 2491323"/>
                          <a:gd name="connsiteX0" fmla="*/ 31531 w 5044635"/>
                          <a:gd name="connsiteY0" fmla="*/ 0 h 3027397"/>
                          <a:gd name="connsiteX1" fmla="*/ 2286000 w 5044635"/>
                          <a:gd name="connsiteY1" fmla="*/ 1056290 h 3027397"/>
                          <a:gd name="connsiteX2" fmla="*/ 5013106 w 5044635"/>
                          <a:gd name="connsiteY2" fmla="*/ 2364827 h 3027397"/>
                          <a:gd name="connsiteX3" fmla="*/ 5044635 w 5044635"/>
                          <a:gd name="connsiteY3" fmla="*/ 3027397 h 3027397"/>
                          <a:gd name="connsiteX4" fmla="*/ 0 w 5044635"/>
                          <a:gd name="connsiteY4" fmla="*/ 2491323 h 3027397"/>
                          <a:gd name="connsiteX5" fmla="*/ 31531 w 5044635"/>
                          <a:gd name="connsiteY5" fmla="*/ 0 h 3027397"/>
                          <a:gd name="connsiteX0" fmla="*/ 31531 w 5044635"/>
                          <a:gd name="connsiteY0" fmla="*/ 0 h 3027397"/>
                          <a:gd name="connsiteX1" fmla="*/ 2286000 w 5044635"/>
                          <a:gd name="connsiteY1" fmla="*/ 1056290 h 3027397"/>
                          <a:gd name="connsiteX2" fmla="*/ 5013106 w 5044635"/>
                          <a:gd name="connsiteY2" fmla="*/ 2128316 h 3027397"/>
                          <a:gd name="connsiteX3" fmla="*/ 5044635 w 5044635"/>
                          <a:gd name="connsiteY3" fmla="*/ 3027397 h 3027397"/>
                          <a:gd name="connsiteX4" fmla="*/ 0 w 5044635"/>
                          <a:gd name="connsiteY4" fmla="*/ 2491323 h 3027397"/>
                          <a:gd name="connsiteX5" fmla="*/ 31531 w 5044635"/>
                          <a:gd name="connsiteY5" fmla="*/ 0 h 3027397"/>
                          <a:gd name="connsiteX0" fmla="*/ 31531 w 5044635"/>
                          <a:gd name="connsiteY0" fmla="*/ 0 h 3027397"/>
                          <a:gd name="connsiteX1" fmla="*/ 2286000 w 5044635"/>
                          <a:gd name="connsiteY1" fmla="*/ 1056290 h 3027397"/>
                          <a:gd name="connsiteX2" fmla="*/ 5013106 w 5044635"/>
                          <a:gd name="connsiteY2" fmla="*/ 2128316 h 3027397"/>
                          <a:gd name="connsiteX3" fmla="*/ 5044635 w 5044635"/>
                          <a:gd name="connsiteY3" fmla="*/ 3027397 h 3027397"/>
                          <a:gd name="connsiteX4" fmla="*/ 0 w 5044635"/>
                          <a:gd name="connsiteY4" fmla="*/ 2491323 h 3027397"/>
                          <a:gd name="connsiteX5" fmla="*/ 31531 w 5044635"/>
                          <a:gd name="connsiteY5" fmla="*/ 0 h 3027397"/>
                          <a:gd name="connsiteX0" fmla="*/ 31531 w 5044635"/>
                          <a:gd name="connsiteY0" fmla="*/ 0 h 3027397"/>
                          <a:gd name="connsiteX1" fmla="*/ 2286000 w 5044635"/>
                          <a:gd name="connsiteY1" fmla="*/ 1056290 h 3027397"/>
                          <a:gd name="connsiteX2" fmla="*/ 5013106 w 5044635"/>
                          <a:gd name="connsiteY2" fmla="*/ 2128316 h 3027397"/>
                          <a:gd name="connsiteX3" fmla="*/ 5044635 w 5044635"/>
                          <a:gd name="connsiteY3" fmla="*/ 3027397 h 3027397"/>
                          <a:gd name="connsiteX4" fmla="*/ 0 w 5044635"/>
                          <a:gd name="connsiteY4" fmla="*/ 2491323 h 3027397"/>
                          <a:gd name="connsiteX5" fmla="*/ 31531 w 5044635"/>
                          <a:gd name="connsiteY5" fmla="*/ 0 h 3027397"/>
                          <a:gd name="connsiteX0" fmla="*/ 31531 w 5044635"/>
                          <a:gd name="connsiteY0" fmla="*/ 0 h 2491323"/>
                          <a:gd name="connsiteX1" fmla="*/ 2286000 w 5044635"/>
                          <a:gd name="connsiteY1" fmla="*/ 1056290 h 2491323"/>
                          <a:gd name="connsiteX2" fmla="*/ 5013106 w 5044635"/>
                          <a:gd name="connsiteY2" fmla="*/ 2128316 h 2491323"/>
                          <a:gd name="connsiteX3" fmla="*/ 5044635 w 5044635"/>
                          <a:gd name="connsiteY3" fmla="*/ 2459772 h 2491323"/>
                          <a:gd name="connsiteX4" fmla="*/ 0 w 5044635"/>
                          <a:gd name="connsiteY4" fmla="*/ 2491323 h 2491323"/>
                          <a:gd name="connsiteX5" fmla="*/ 31531 w 5044635"/>
                          <a:gd name="connsiteY5" fmla="*/ 0 h 2491323"/>
                          <a:gd name="connsiteX0" fmla="*/ 0 w 5013104"/>
                          <a:gd name="connsiteY0" fmla="*/ 0 h 2459772"/>
                          <a:gd name="connsiteX1" fmla="*/ 2254469 w 5013104"/>
                          <a:gd name="connsiteY1" fmla="*/ 1056290 h 2459772"/>
                          <a:gd name="connsiteX2" fmla="*/ 4981575 w 5013104"/>
                          <a:gd name="connsiteY2" fmla="*/ 2128316 h 2459772"/>
                          <a:gd name="connsiteX3" fmla="*/ 5013104 w 5013104"/>
                          <a:gd name="connsiteY3" fmla="*/ 2459772 h 2459772"/>
                          <a:gd name="connsiteX4" fmla="*/ 47299 w 5013104"/>
                          <a:gd name="connsiteY4" fmla="*/ 2444010 h 2459772"/>
                          <a:gd name="connsiteX5" fmla="*/ 0 w 5013104"/>
                          <a:gd name="connsiteY5" fmla="*/ 0 h 2459772"/>
                          <a:gd name="connsiteX0" fmla="*/ 31535 w 5044639"/>
                          <a:gd name="connsiteY0" fmla="*/ 0 h 2459772"/>
                          <a:gd name="connsiteX1" fmla="*/ 2286004 w 5044639"/>
                          <a:gd name="connsiteY1" fmla="*/ 1056290 h 2459772"/>
                          <a:gd name="connsiteX2" fmla="*/ 5013110 w 5044639"/>
                          <a:gd name="connsiteY2" fmla="*/ 2128316 h 2459772"/>
                          <a:gd name="connsiteX3" fmla="*/ 5044639 w 5044639"/>
                          <a:gd name="connsiteY3" fmla="*/ 2459772 h 2459772"/>
                          <a:gd name="connsiteX4" fmla="*/ 0 w 5044639"/>
                          <a:gd name="connsiteY4" fmla="*/ 2459772 h 2459772"/>
                          <a:gd name="connsiteX5" fmla="*/ 31535 w 5044639"/>
                          <a:gd name="connsiteY5" fmla="*/ 0 h 2459772"/>
                          <a:gd name="connsiteX0" fmla="*/ 0 w 5013104"/>
                          <a:gd name="connsiteY0" fmla="*/ 0 h 2459772"/>
                          <a:gd name="connsiteX1" fmla="*/ 2254469 w 5013104"/>
                          <a:gd name="connsiteY1" fmla="*/ 1056290 h 2459772"/>
                          <a:gd name="connsiteX2" fmla="*/ 4981575 w 5013104"/>
                          <a:gd name="connsiteY2" fmla="*/ 2128316 h 2459772"/>
                          <a:gd name="connsiteX3" fmla="*/ 5013104 w 5013104"/>
                          <a:gd name="connsiteY3" fmla="*/ 2459772 h 2459772"/>
                          <a:gd name="connsiteX4" fmla="*/ 31529 w 5013104"/>
                          <a:gd name="connsiteY4" fmla="*/ 2459772 h 2459772"/>
                          <a:gd name="connsiteX5" fmla="*/ 0 w 5013104"/>
                          <a:gd name="connsiteY5" fmla="*/ 0 h 2459772"/>
                          <a:gd name="connsiteX0" fmla="*/ 0 w 5091944"/>
                          <a:gd name="connsiteY0" fmla="*/ 0 h 2459772"/>
                          <a:gd name="connsiteX1" fmla="*/ 2254469 w 5091944"/>
                          <a:gd name="connsiteY1" fmla="*/ 1056290 h 2459772"/>
                          <a:gd name="connsiteX2" fmla="*/ 5091944 w 5091944"/>
                          <a:gd name="connsiteY2" fmla="*/ 2443679 h 2459772"/>
                          <a:gd name="connsiteX3" fmla="*/ 5013104 w 5091944"/>
                          <a:gd name="connsiteY3" fmla="*/ 2459772 h 2459772"/>
                          <a:gd name="connsiteX4" fmla="*/ 31529 w 5091944"/>
                          <a:gd name="connsiteY4" fmla="*/ 2459772 h 2459772"/>
                          <a:gd name="connsiteX5" fmla="*/ 0 w 5091944"/>
                          <a:gd name="connsiteY5" fmla="*/ 0 h 2459772"/>
                          <a:gd name="connsiteX0" fmla="*/ 0 w 5091944"/>
                          <a:gd name="connsiteY0" fmla="*/ 0 h 2459772"/>
                          <a:gd name="connsiteX1" fmla="*/ 2254469 w 5091944"/>
                          <a:gd name="connsiteY1" fmla="*/ 1056290 h 2459772"/>
                          <a:gd name="connsiteX2" fmla="*/ 5091944 w 5091944"/>
                          <a:gd name="connsiteY2" fmla="*/ 2443679 h 2459772"/>
                          <a:gd name="connsiteX3" fmla="*/ 5013104 w 5091944"/>
                          <a:gd name="connsiteY3" fmla="*/ 2459772 h 2459772"/>
                          <a:gd name="connsiteX4" fmla="*/ 31529 w 5091944"/>
                          <a:gd name="connsiteY4" fmla="*/ 2459772 h 2459772"/>
                          <a:gd name="connsiteX5" fmla="*/ 0 w 5091944"/>
                          <a:gd name="connsiteY5" fmla="*/ 0 h 2459772"/>
                          <a:gd name="connsiteX0" fmla="*/ 0 w 5091944"/>
                          <a:gd name="connsiteY0" fmla="*/ 0 h 2459772"/>
                          <a:gd name="connsiteX1" fmla="*/ 2254469 w 5091944"/>
                          <a:gd name="connsiteY1" fmla="*/ 1056290 h 2459772"/>
                          <a:gd name="connsiteX2" fmla="*/ 5091944 w 5091944"/>
                          <a:gd name="connsiteY2" fmla="*/ 2443679 h 2459772"/>
                          <a:gd name="connsiteX3" fmla="*/ 5013104 w 5091944"/>
                          <a:gd name="connsiteY3" fmla="*/ 2459772 h 2459772"/>
                          <a:gd name="connsiteX4" fmla="*/ 31529 w 5091944"/>
                          <a:gd name="connsiteY4" fmla="*/ 2459772 h 2459772"/>
                          <a:gd name="connsiteX5" fmla="*/ 0 w 5091944"/>
                          <a:gd name="connsiteY5" fmla="*/ 0 h 2459772"/>
                          <a:gd name="connsiteX0" fmla="*/ 0 w 5091944"/>
                          <a:gd name="connsiteY0" fmla="*/ 0 h 2459772"/>
                          <a:gd name="connsiteX1" fmla="*/ 2254469 w 5091944"/>
                          <a:gd name="connsiteY1" fmla="*/ 1056290 h 2459772"/>
                          <a:gd name="connsiteX2" fmla="*/ 5091944 w 5091944"/>
                          <a:gd name="connsiteY2" fmla="*/ 2443679 h 2459772"/>
                          <a:gd name="connsiteX3" fmla="*/ 5013104 w 5091944"/>
                          <a:gd name="connsiteY3" fmla="*/ 2459772 h 2459772"/>
                          <a:gd name="connsiteX4" fmla="*/ 0 w 5091944"/>
                          <a:gd name="connsiteY4" fmla="*/ 2459772 h 2459772"/>
                          <a:gd name="connsiteX5" fmla="*/ 0 w 5091944"/>
                          <a:gd name="connsiteY5" fmla="*/ 0 h 2459772"/>
                          <a:gd name="connsiteX0" fmla="*/ 0 w 5091944"/>
                          <a:gd name="connsiteY0" fmla="*/ 0 h 2479311"/>
                          <a:gd name="connsiteX1" fmla="*/ 2254469 w 5091944"/>
                          <a:gd name="connsiteY1" fmla="*/ 1056290 h 2479311"/>
                          <a:gd name="connsiteX2" fmla="*/ 5091944 w 5091944"/>
                          <a:gd name="connsiteY2" fmla="*/ 2479311 h 2479311"/>
                          <a:gd name="connsiteX3" fmla="*/ 5013104 w 5091944"/>
                          <a:gd name="connsiteY3" fmla="*/ 2459772 h 2479311"/>
                          <a:gd name="connsiteX4" fmla="*/ 0 w 5091944"/>
                          <a:gd name="connsiteY4" fmla="*/ 2459772 h 2479311"/>
                          <a:gd name="connsiteX5" fmla="*/ 0 w 5091944"/>
                          <a:gd name="connsiteY5" fmla="*/ 0 h 247931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5091944" h="2479311">
                            <a:moveTo>
                              <a:pt x="0" y="0"/>
                            </a:moveTo>
                            <a:cubicBezTo>
                              <a:pt x="930166" y="641131"/>
                              <a:pt x="993227" y="761998"/>
                              <a:pt x="2254469" y="1056290"/>
                            </a:cubicBezTo>
                            <a:cubicBezTo>
                              <a:pt x="3242348" y="1308544"/>
                              <a:pt x="4009486" y="1044433"/>
                              <a:pt x="5091944" y="2479311"/>
                            </a:cubicBezTo>
                            <a:lnTo>
                              <a:pt x="5013104" y="2459772"/>
                            </a:lnTo>
                            <a:lnTo>
                              <a:pt x="0" y="2459772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B5D302D" id="Rectangle 451" o:spid="_x0000_s1026" style="position:absolute;margin-left:114.75pt;margin-top:230.8pt;width:260.55pt;height:132.9pt;z-index:-25165822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5091944,2479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" path="m,c930166,641131,993227,761998,2254469,1056290v987879,252254,1755017,-11857,2837475,1423021l5013104,2459772,,2459772,,xe" fillcolor="#7eddd3 [3206]" stroked="f" strokeweight="1pt">
              <v:stroke joinstyle="miter"/>
              <v:path arrowok="t" o:connecttype="custom" o:connectlocs="0,0;1465195,719086;3309290,1687830;3258051,1674529;0,1674529;0,0" o:connectangles="0,0,0,0,0,0"/>
              <w10:wrap anchorx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58" behindDoc="1" locked="0" layoutInCell="1" allowOverlap="1" wp14:anchorId="2B827C7B" wp14:editId="47EE3DF8">
          <wp:simplePos x="0" y="0"/>
          <wp:positionH relativeFrom="column">
            <wp:posOffset>-1652270</wp:posOffset>
          </wp:positionH>
          <wp:positionV relativeFrom="paragraph">
            <wp:posOffset>1453515</wp:posOffset>
          </wp:positionV>
          <wp:extent cx="5760720" cy="5760720"/>
          <wp:effectExtent l="0" t="0" r="0" b="0"/>
          <wp:wrapTopAndBottom/>
          <wp:docPr id="220778530" name="Image 2207785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60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  <w:t xml:space="preserve">                                        </w:t>
    </w:r>
    <w:r w:rsidRPr="00B26672">
      <w:rPr>
        <w:rFonts w:ascii="Montserrat" w:hAnsi="Montserrat"/>
        <w:noProof/>
        <w:color w:val="0A1349"/>
        <w:sz w:val="14"/>
        <w:szCs w:val="14"/>
      </w:rPr>
      <w:t xml:space="preserve">Diagnostic </w:t>
    </w:r>
    <w:r>
      <w:rPr>
        <w:rFonts w:ascii="Montserrat" w:hAnsi="Montserrat"/>
        <w:noProof/>
        <w:color w:val="0A1349"/>
        <w:sz w:val="14"/>
        <w:szCs w:val="14"/>
      </w:rPr>
      <w:t xml:space="preserve">RH </w:t>
    </w:r>
    <w:r w:rsidRPr="00B26672">
      <w:rPr>
        <w:rFonts w:ascii="Montserrat" w:hAnsi="Montserrat"/>
        <w:noProof/>
        <w:color w:val="0A1349"/>
        <w:sz w:val="14"/>
        <w:szCs w:val="14"/>
      </w:rPr>
      <w:t xml:space="preserve"> – Fiche de restitution</w:t>
    </w:r>
    <w:r>
      <w:rPr>
        <w:rFonts w:ascii="Montserrat" w:hAnsi="Montserrat"/>
        <w:noProof/>
        <w:color w:val="0A1349"/>
        <w:sz w:val="14"/>
        <w:szCs w:val="14"/>
      </w:rPr>
      <w:t xml:space="preserve"> phase 1</w:t>
    </w:r>
    <w:r>
      <w:t xml:space="preserve"> |  </w:t>
    </w:r>
    <w:r w:rsidRPr="00FF5373">
      <w:rPr>
        <w:rFonts w:ascii="Montserrat" w:hAnsi="Montserrat"/>
        <w:color w:val="0A1349"/>
        <w:sz w:val="14"/>
        <w:szCs w:val="14"/>
      </w:rPr>
      <w:fldChar w:fldCharType="begin"/>
    </w:r>
    <w:r w:rsidRPr="00FF5373">
      <w:rPr>
        <w:rFonts w:ascii="Montserrat" w:hAnsi="Montserrat"/>
        <w:color w:val="0A1349"/>
        <w:sz w:val="14"/>
        <w:szCs w:val="14"/>
      </w:rPr>
      <w:instrText xml:space="preserve"> DATE  \@ "dd/MM/yyyy"  \* MERGEFORMAT </w:instrText>
    </w:r>
    <w:r w:rsidRPr="00FF5373">
      <w:rPr>
        <w:rFonts w:ascii="Montserrat" w:hAnsi="Montserrat"/>
        <w:color w:val="0A1349"/>
        <w:sz w:val="14"/>
        <w:szCs w:val="14"/>
      </w:rPr>
      <w:fldChar w:fldCharType="separate"/>
    </w:r>
    <w:r w:rsidR="00D007B9">
      <w:rPr>
        <w:rFonts w:ascii="Montserrat" w:hAnsi="Montserrat"/>
        <w:noProof/>
        <w:color w:val="0A1349"/>
        <w:sz w:val="14"/>
        <w:szCs w:val="14"/>
      </w:rPr>
      <w:t>17/09/2025</w:t>
    </w:r>
    <w:r w:rsidRPr="00FF5373">
      <w:rPr>
        <w:rFonts w:ascii="Montserrat" w:hAnsi="Montserrat"/>
        <w:color w:val="0A1349"/>
        <w:sz w:val="14"/>
        <w:szCs w:val="14"/>
      </w:rPr>
      <w:fldChar w:fldCharType="end"/>
    </w:r>
    <w:r w:rsidRPr="00FF5373">
      <w:rPr>
        <w:rFonts w:ascii="Montserrat" w:hAnsi="Montserrat"/>
        <w:color w:val="0A1349"/>
        <w:sz w:val="14"/>
        <w:szCs w:val="14"/>
      </w:rPr>
      <w:t xml:space="preserve"> - </w:t>
    </w:r>
    <w:r w:rsidRPr="00FF5373">
      <w:rPr>
        <w:rFonts w:ascii="Montserrat" w:hAnsi="Montserrat"/>
        <w:color w:val="0A1349"/>
        <w:sz w:val="14"/>
        <w:szCs w:val="14"/>
      </w:rPr>
      <w:fldChar w:fldCharType="begin"/>
    </w:r>
    <w:r w:rsidRPr="00FF5373">
      <w:rPr>
        <w:rFonts w:ascii="Montserrat" w:hAnsi="Montserrat"/>
        <w:color w:val="0A1349"/>
        <w:sz w:val="14"/>
        <w:szCs w:val="14"/>
      </w:rPr>
      <w:instrText xml:space="preserve"> PAGE   \* MERGEFORMAT </w:instrText>
    </w:r>
    <w:r w:rsidRPr="00FF5373">
      <w:rPr>
        <w:rFonts w:ascii="Montserrat" w:hAnsi="Montserrat"/>
        <w:color w:val="0A1349"/>
        <w:sz w:val="14"/>
        <w:szCs w:val="14"/>
      </w:rPr>
      <w:fldChar w:fldCharType="separate"/>
    </w:r>
    <w:r w:rsidRPr="00FF5373">
      <w:rPr>
        <w:rFonts w:ascii="Montserrat" w:hAnsi="Montserrat"/>
        <w:noProof/>
        <w:color w:val="0A1349"/>
        <w:sz w:val="14"/>
        <w:szCs w:val="14"/>
      </w:rPr>
      <w:t>1</w:t>
    </w:r>
    <w:r w:rsidRPr="00FF5373">
      <w:rPr>
        <w:rFonts w:ascii="Montserrat" w:hAnsi="Montserrat"/>
        <w:color w:val="0A1349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A6122" w14:textId="77777777" w:rsidR="00F94F9F" w:rsidRDefault="00F94F9F" w:rsidP="002252BB">
      <w:pPr>
        <w:spacing w:after="0" w:line="240" w:lineRule="auto"/>
      </w:pPr>
      <w:r>
        <w:separator/>
      </w:r>
    </w:p>
  </w:footnote>
  <w:footnote w:type="continuationSeparator" w:id="0">
    <w:p w14:paraId="0E19A10F" w14:textId="77777777" w:rsidR="00F94F9F" w:rsidRDefault="00F94F9F" w:rsidP="002252BB">
      <w:pPr>
        <w:spacing w:after="0" w:line="240" w:lineRule="auto"/>
      </w:pPr>
      <w:r>
        <w:continuationSeparator/>
      </w:r>
    </w:p>
  </w:footnote>
  <w:footnote w:type="continuationNotice" w:id="1">
    <w:p w14:paraId="45C2DA8B" w14:textId="77777777" w:rsidR="00F94F9F" w:rsidRDefault="00F94F9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83AB9" w14:textId="77777777" w:rsidR="00736CDB" w:rsidRDefault="00736CD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6F806" w14:textId="001537C6" w:rsidR="00D029E3" w:rsidRDefault="00B26672" w:rsidP="00B26672">
    <w:pPr>
      <w:pStyle w:val="En-tte"/>
      <w:tabs>
        <w:tab w:val="clear" w:pos="4536"/>
        <w:tab w:val="clear" w:pos="9072"/>
        <w:tab w:val="left" w:pos="6440"/>
      </w:tabs>
    </w:pPr>
    <w:r>
      <w:rPr>
        <w:noProof/>
      </w:rPr>
      <w:drawing>
        <wp:anchor distT="0" distB="0" distL="114300" distR="114300" simplePos="0" relativeHeight="251658248" behindDoc="1" locked="0" layoutInCell="1" allowOverlap="1" wp14:anchorId="442C1100" wp14:editId="1F0678FF">
          <wp:simplePos x="0" y="0"/>
          <wp:positionH relativeFrom="margin">
            <wp:posOffset>5217583</wp:posOffset>
          </wp:positionH>
          <wp:positionV relativeFrom="paragraph">
            <wp:posOffset>-11977</wp:posOffset>
          </wp:positionV>
          <wp:extent cx="437458" cy="503285"/>
          <wp:effectExtent l="0" t="0" r="1270" b="0"/>
          <wp:wrapNone/>
          <wp:docPr id="772308389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phiqu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7458" cy="503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9" behindDoc="1" locked="0" layoutInCell="1" allowOverlap="1" wp14:anchorId="35EED0B6" wp14:editId="434BAF34">
          <wp:simplePos x="0" y="0"/>
          <wp:positionH relativeFrom="column">
            <wp:posOffset>4599517</wp:posOffset>
          </wp:positionH>
          <wp:positionV relativeFrom="paragraph">
            <wp:posOffset>-50588</wp:posOffset>
          </wp:positionV>
          <wp:extent cx="431209" cy="631190"/>
          <wp:effectExtent l="0" t="0" r="6985" b="0"/>
          <wp:wrapNone/>
          <wp:docPr id="1454795291" name="Image 19" descr="Résultat de recherche d'images pour &quot;logo opco2i&quot;">
            <a:extLst xmlns:a="http://schemas.openxmlformats.org/drawingml/2006/main">
              <a:ext uri="{FF2B5EF4-FFF2-40B4-BE49-F238E27FC236}">
                <a16:creationId xmlns:a16="http://schemas.microsoft.com/office/drawing/2014/main" id="{180D0DEF-B1B6-4843-B8FD-407F79DD262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78" name="Image 19" descr="Résultat de recherche d'images pour &quot;logo opco2i&quot;">
                    <a:extLst>
                      <a:ext uri="{FF2B5EF4-FFF2-40B4-BE49-F238E27FC236}">
                        <a16:creationId xmlns:a16="http://schemas.microsoft.com/office/drawing/2014/main" id="{180D0DEF-B1B6-4843-B8FD-407F79DD2628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727" r="30726"/>
                  <a:stretch/>
                </pic:blipFill>
                <pic:spPr bwMode="auto">
                  <a:xfrm>
                    <a:off x="0" y="0"/>
                    <a:ext cx="431209" cy="6311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A246D">
      <w:rPr>
        <w:noProof/>
      </w:rPr>
      <w:drawing>
        <wp:inline distT="0" distB="0" distL="0" distR="0" wp14:anchorId="4F6D0F36" wp14:editId="30BE2DC4">
          <wp:extent cx="702733" cy="631810"/>
          <wp:effectExtent l="0" t="0" r="0" b="0"/>
          <wp:docPr id="26777194" name="Image 267771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 15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0810"/>
                  <a:stretch/>
                </pic:blipFill>
                <pic:spPr bwMode="auto">
                  <a:xfrm>
                    <a:off x="0" y="0"/>
                    <a:ext cx="724505" cy="65138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CAA04" w14:textId="77777777" w:rsidR="00B26672" w:rsidRPr="00D23954" w:rsidRDefault="00B26672" w:rsidP="00B26672">
    <w:pPr>
      <w:pStyle w:val="En-tte"/>
      <w:tabs>
        <w:tab w:val="clear" w:pos="4536"/>
        <w:tab w:val="clear" w:pos="9072"/>
        <w:tab w:val="center" w:pos="4819"/>
      </w:tabs>
      <w:jc w:val="both"/>
      <w:rPr>
        <w:rFonts w:ascii="Verdana" w:eastAsia="Calibri" w:hAnsi="Verdana"/>
        <w:caps/>
        <w:sz w:val="18"/>
        <w:szCs w:val="18"/>
      </w:rPr>
    </w:pPr>
    <w:r>
      <w:rPr>
        <w:rFonts w:ascii="Verdana" w:eastAsia="Calibri" w:hAnsi="Verdana"/>
        <w:caps/>
        <w:noProof/>
        <w:sz w:val="18"/>
        <w:szCs w:val="18"/>
      </w:rPr>
      <w:drawing>
        <wp:anchor distT="0" distB="0" distL="114300" distR="114300" simplePos="0" relativeHeight="251658244" behindDoc="1" locked="0" layoutInCell="1" allowOverlap="1" wp14:anchorId="12332DBA" wp14:editId="0B720A5E">
          <wp:simplePos x="0" y="0"/>
          <wp:positionH relativeFrom="page">
            <wp:posOffset>2370455</wp:posOffset>
          </wp:positionH>
          <wp:positionV relativeFrom="paragraph">
            <wp:posOffset>159385</wp:posOffset>
          </wp:positionV>
          <wp:extent cx="2417445" cy="714375"/>
          <wp:effectExtent l="0" t="0" r="1905" b="9525"/>
          <wp:wrapTight wrapText="bothSides">
            <wp:wrapPolygon edited="0">
              <wp:start x="4426" y="0"/>
              <wp:lineTo x="2383" y="0"/>
              <wp:lineTo x="340" y="5184"/>
              <wp:lineTo x="0" y="10944"/>
              <wp:lineTo x="0" y="17280"/>
              <wp:lineTo x="340" y="19008"/>
              <wp:lineTo x="2723" y="21312"/>
              <wp:lineTo x="3064" y="21312"/>
              <wp:lineTo x="21447" y="21312"/>
              <wp:lineTo x="21447" y="5184"/>
              <wp:lineTo x="19915" y="4032"/>
              <wp:lineTo x="5787" y="0"/>
              <wp:lineTo x="4426" y="0"/>
            </wp:wrapPolygon>
          </wp:wrapTight>
          <wp:docPr id="480927776" name="Image 4809277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" name="Image 20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17445" cy="71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3" behindDoc="0" locked="0" layoutInCell="1" allowOverlap="1" wp14:anchorId="268EFCCE" wp14:editId="56853996">
          <wp:simplePos x="0" y="0"/>
          <wp:positionH relativeFrom="margin">
            <wp:align>right</wp:align>
          </wp:positionH>
          <wp:positionV relativeFrom="paragraph">
            <wp:posOffset>82550</wp:posOffset>
          </wp:positionV>
          <wp:extent cx="666750" cy="767080"/>
          <wp:effectExtent l="0" t="0" r="0" b="0"/>
          <wp:wrapNone/>
          <wp:docPr id="1419407910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phiqu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767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4FFF05A9" wp14:editId="0588F9E4">
          <wp:extent cx="657225" cy="962025"/>
          <wp:effectExtent l="0" t="0" r="9525" b="9525"/>
          <wp:docPr id="1946821754" name="Image 19" descr="Résultat de recherche d'images pour &quot;logo opco2i&quot;">
            <a:extLst xmlns:a="http://schemas.openxmlformats.org/drawingml/2006/main">
              <a:ext uri="{FF2B5EF4-FFF2-40B4-BE49-F238E27FC236}">
                <a16:creationId xmlns:a16="http://schemas.microsoft.com/office/drawing/2014/main" id="{180D0DEF-B1B6-4843-B8FD-407F79DD262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78" name="Image 19" descr="Résultat de recherche d'images pour &quot;logo opco2i&quot;">
                    <a:extLst>
                      <a:ext uri="{FF2B5EF4-FFF2-40B4-BE49-F238E27FC236}">
                        <a16:creationId xmlns:a16="http://schemas.microsoft.com/office/drawing/2014/main" id="{180D0DEF-B1B6-4843-B8FD-407F79DD2628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727" r="30726"/>
                  <a:stretch/>
                </pic:blipFill>
                <pic:spPr bwMode="auto">
                  <a:xfrm>
                    <a:off x="0" y="0"/>
                    <a:ext cx="65722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F91F02D" w14:textId="77777777" w:rsidR="002A246D" w:rsidRDefault="002A246D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0731E" w14:textId="77777777" w:rsidR="00DA783C" w:rsidRDefault="00DA783C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7DD90" w14:textId="77777777" w:rsidR="00DA783C" w:rsidRDefault="00DA783C" w:rsidP="00B26672">
    <w:pPr>
      <w:pStyle w:val="En-tte"/>
      <w:tabs>
        <w:tab w:val="clear" w:pos="4536"/>
        <w:tab w:val="clear" w:pos="9072"/>
        <w:tab w:val="left" w:pos="6440"/>
      </w:tabs>
    </w:pPr>
    <w:r>
      <w:rPr>
        <w:noProof/>
      </w:rPr>
      <w:drawing>
        <wp:anchor distT="0" distB="0" distL="114300" distR="114300" simplePos="0" relativeHeight="251670548" behindDoc="1" locked="0" layoutInCell="1" allowOverlap="1" wp14:anchorId="0A94399B" wp14:editId="7372B2D1">
          <wp:simplePos x="0" y="0"/>
          <wp:positionH relativeFrom="margin">
            <wp:posOffset>5217583</wp:posOffset>
          </wp:positionH>
          <wp:positionV relativeFrom="paragraph">
            <wp:posOffset>-11977</wp:posOffset>
          </wp:positionV>
          <wp:extent cx="437458" cy="503285"/>
          <wp:effectExtent l="0" t="0" r="1270" b="0"/>
          <wp:wrapNone/>
          <wp:docPr id="21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phiqu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7458" cy="503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1572" behindDoc="1" locked="0" layoutInCell="1" allowOverlap="1" wp14:anchorId="1242EF05" wp14:editId="2CD8464B">
          <wp:simplePos x="0" y="0"/>
          <wp:positionH relativeFrom="column">
            <wp:posOffset>4599517</wp:posOffset>
          </wp:positionH>
          <wp:positionV relativeFrom="paragraph">
            <wp:posOffset>-50588</wp:posOffset>
          </wp:positionV>
          <wp:extent cx="431209" cy="631190"/>
          <wp:effectExtent l="0" t="0" r="6985" b="0"/>
          <wp:wrapNone/>
          <wp:docPr id="22" name="Image 19" descr="Résultat de recherche d'images pour &quot;logo opco2i&quot;">
            <a:extLst xmlns:a="http://schemas.openxmlformats.org/drawingml/2006/main">
              <a:ext uri="{FF2B5EF4-FFF2-40B4-BE49-F238E27FC236}">
                <a16:creationId xmlns:a16="http://schemas.microsoft.com/office/drawing/2014/main" id="{180D0DEF-B1B6-4843-B8FD-407F79DD262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78" name="Image 19" descr="Résultat de recherche d'images pour &quot;logo opco2i&quot;">
                    <a:extLst>
                      <a:ext uri="{FF2B5EF4-FFF2-40B4-BE49-F238E27FC236}">
                        <a16:creationId xmlns:a16="http://schemas.microsoft.com/office/drawing/2014/main" id="{180D0DEF-B1B6-4843-B8FD-407F79DD2628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727" r="30726"/>
                  <a:stretch/>
                </pic:blipFill>
                <pic:spPr bwMode="auto">
                  <a:xfrm>
                    <a:off x="0" y="0"/>
                    <a:ext cx="431209" cy="6311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00D7CEC" wp14:editId="207E1CC3">
          <wp:extent cx="702733" cy="631810"/>
          <wp:effectExtent l="0" t="0" r="0" b="0"/>
          <wp:docPr id="23" name="Imag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 15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0810"/>
                  <a:stretch/>
                </pic:blipFill>
                <pic:spPr bwMode="auto">
                  <a:xfrm>
                    <a:off x="0" y="0"/>
                    <a:ext cx="724505" cy="65138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64913" w14:textId="3E91A8C1" w:rsidR="00DA783C" w:rsidRPr="00D23954" w:rsidRDefault="005A74CB" w:rsidP="00B26672">
    <w:pPr>
      <w:pStyle w:val="En-tte"/>
      <w:tabs>
        <w:tab w:val="clear" w:pos="4536"/>
        <w:tab w:val="clear" w:pos="9072"/>
        <w:tab w:val="center" w:pos="4819"/>
      </w:tabs>
      <w:jc w:val="both"/>
      <w:rPr>
        <w:rFonts w:ascii="Verdana" w:eastAsia="Calibri" w:hAnsi="Verdana"/>
        <w:caps/>
        <w:sz w:val="18"/>
        <w:szCs w:val="18"/>
      </w:rPr>
    </w:pPr>
    <w:r>
      <w:rPr>
        <w:rFonts w:ascii="Verdana" w:eastAsia="Calibri" w:hAnsi="Verdana"/>
        <w:caps/>
        <w:noProof/>
        <w:sz w:val="18"/>
        <w:szCs w:val="18"/>
      </w:rPr>
      <w:drawing>
        <wp:anchor distT="0" distB="0" distL="114300" distR="114300" simplePos="0" relativeHeight="251673620" behindDoc="1" locked="0" layoutInCell="1" allowOverlap="1" wp14:anchorId="11F7646B" wp14:editId="57F9AD8D">
          <wp:simplePos x="0" y="0"/>
          <wp:positionH relativeFrom="page">
            <wp:posOffset>2528570</wp:posOffset>
          </wp:positionH>
          <wp:positionV relativeFrom="paragraph">
            <wp:posOffset>161290</wp:posOffset>
          </wp:positionV>
          <wp:extent cx="2417445" cy="714375"/>
          <wp:effectExtent l="0" t="0" r="1905" b="9525"/>
          <wp:wrapTight wrapText="bothSides">
            <wp:wrapPolygon edited="0">
              <wp:start x="4426" y="0"/>
              <wp:lineTo x="2383" y="0"/>
              <wp:lineTo x="340" y="5184"/>
              <wp:lineTo x="0" y="10944"/>
              <wp:lineTo x="0" y="17280"/>
              <wp:lineTo x="340" y="19008"/>
              <wp:lineTo x="2723" y="21312"/>
              <wp:lineTo x="3064" y="21312"/>
              <wp:lineTo x="21447" y="21312"/>
              <wp:lineTo x="21447" y="5184"/>
              <wp:lineTo x="19915" y="4032"/>
              <wp:lineTo x="5787" y="0"/>
              <wp:lineTo x="4426" y="0"/>
            </wp:wrapPolygon>
          </wp:wrapTight>
          <wp:docPr id="1614790338" name="Image 1614790338" descr="Une image contenant Graphique, Police, violette, graphism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4790338" name="Image 1614790338" descr="Une image contenant Graphique, Police, violette, graphisme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17445" cy="71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783C">
      <w:rPr>
        <w:noProof/>
      </w:rPr>
      <w:drawing>
        <wp:anchor distT="0" distB="0" distL="114300" distR="114300" simplePos="0" relativeHeight="251668500" behindDoc="0" locked="0" layoutInCell="1" allowOverlap="1" wp14:anchorId="29736D9A" wp14:editId="50BC20F8">
          <wp:simplePos x="0" y="0"/>
          <wp:positionH relativeFrom="margin">
            <wp:align>right</wp:align>
          </wp:positionH>
          <wp:positionV relativeFrom="paragraph">
            <wp:posOffset>82550</wp:posOffset>
          </wp:positionV>
          <wp:extent cx="666750" cy="767080"/>
          <wp:effectExtent l="0" t="0" r="0" b="0"/>
          <wp:wrapNone/>
          <wp:docPr id="26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phiqu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767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783C">
      <w:rPr>
        <w:noProof/>
      </w:rPr>
      <w:drawing>
        <wp:inline distT="0" distB="0" distL="0" distR="0" wp14:anchorId="61772A96" wp14:editId="5D68F90C">
          <wp:extent cx="657225" cy="962025"/>
          <wp:effectExtent l="0" t="0" r="9525" b="9525"/>
          <wp:docPr id="27" name="Image 19" descr="Résultat de recherche d'images pour &quot;logo opco2i&quot;">
            <a:extLst xmlns:a="http://schemas.openxmlformats.org/drawingml/2006/main">
              <a:ext uri="{FF2B5EF4-FFF2-40B4-BE49-F238E27FC236}">
                <a16:creationId xmlns:a16="http://schemas.microsoft.com/office/drawing/2014/main" id="{180D0DEF-B1B6-4843-B8FD-407F79DD262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78" name="Image 19" descr="Résultat de recherche d'images pour &quot;logo opco2i&quot;">
                    <a:extLst>
                      <a:ext uri="{FF2B5EF4-FFF2-40B4-BE49-F238E27FC236}">
                        <a16:creationId xmlns:a16="http://schemas.microsoft.com/office/drawing/2014/main" id="{180D0DEF-B1B6-4843-B8FD-407F79DD2628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727" r="30726"/>
                  <a:stretch/>
                </pic:blipFill>
                <pic:spPr bwMode="auto">
                  <a:xfrm>
                    <a:off x="0" y="0"/>
                    <a:ext cx="65722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38E22FC" w14:textId="77777777" w:rsidR="00DA783C" w:rsidRDefault="00DA783C">
    <w:pPr>
      <w:pStyle w:val="En-tt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1A7B5" w14:textId="56F9C167" w:rsidR="00FE1B24" w:rsidRDefault="00FE1B24" w:rsidP="00B26672">
    <w:pPr>
      <w:pStyle w:val="En-tte"/>
      <w:tabs>
        <w:tab w:val="clear" w:pos="4536"/>
        <w:tab w:val="clear" w:pos="9072"/>
        <w:tab w:val="left" w:pos="6440"/>
      </w:tabs>
    </w:pPr>
    <w:r>
      <w:rPr>
        <w:noProof/>
      </w:rPr>
      <w:drawing>
        <wp:anchor distT="0" distB="0" distL="114300" distR="114300" simplePos="0" relativeHeight="251658257" behindDoc="1" locked="0" layoutInCell="1" allowOverlap="1" wp14:anchorId="144A0A68" wp14:editId="0B8C0089">
          <wp:simplePos x="0" y="0"/>
          <wp:positionH relativeFrom="column">
            <wp:posOffset>7342505</wp:posOffset>
          </wp:positionH>
          <wp:positionV relativeFrom="paragraph">
            <wp:posOffset>-33655</wp:posOffset>
          </wp:positionV>
          <wp:extent cx="431165" cy="631190"/>
          <wp:effectExtent l="0" t="0" r="6985" b="0"/>
          <wp:wrapNone/>
          <wp:docPr id="1400943791" name="Image 1400943791" descr="Résultat de recherche d'images pour &quot;logo opco2i&quot;">
            <a:extLst xmlns:a="http://schemas.openxmlformats.org/drawingml/2006/main">
              <a:ext uri="{FF2B5EF4-FFF2-40B4-BE49-F238E27FC236}">
                <a16:creationId xmlns:a16="http://schemas.microsoft.com/office/drawing/2014/main" id="{180D0DEF-B1B6-4843-B8FD-407F79DD262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78" name="Image 19" descr="Résultat de recherche d'images pour &quot;logo opco2i&quot;">
                    <a:extLst>
                      <a:ext uri="{FF2B5EF4-FFF2-40B4-BE49-F238E27FC236}">
                        <a16:creationId xmlns:a16="http://schemas.microsoft.com/office/drawing/2014/main" id="{180D0DEF-B1B6-4843-B8FD-407F79DD2628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727" r="30726"/>
                  <a:stretch/>
                </pic:blipFill>
                <pic:spPr bwMode="auto">
                  <a:xfrm>
                    <a:off x="0" y="0"/>
                    <a:ext cx="431165" cy="6311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56" behindDoc="1" locked="0" layoutInCell="1" allowOverlap="1" wp14:anchorId="3588EB35" wp14:editId="60B42FC9">
          <wp:simplePos x="0" y="0"/>
          <wp:positionH relativeFrom="margin">
            <wp:posOffset>7960360</wp:posOffset>
          </wp:positionH>
          <wp:positionV relativeFrom="paragraph">
            <wp:posOffset>5504</wp:posOffset>
          </wp:positionV>
          <wp:extent cx="437458" cy="503285"/>
          <wp:effectExtent l="0" t="0" r="1270" b="0"/>
          <wp:wrapNone/>
          <wp:docPr id="1601913464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phiqu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7458" cy="503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6CDB">
      <w:rPr>
        <w:rFonts w:ascii="Verdana" w:eastAsia="Calibri" w:hAnsi="Verdana"/>
        <w:caps/>
        <w:noProof/>
        <w:sz w:val="18"/>
        <w:szCs w:val="18"/>
      </w:rPr>
      <w:drawing>
        <wp:inline distT="0" distB="0" distL="0" distR="0" wp14:anchorId="467D66C9" wp14:editId="53DCF9BF">
          <wp:extent cx="2009775" cy="593905"/>
          <wp:effectExtent l="0" t="0" r="0" b="0"/>
          <wp:docPr id="1590739432" name="Image 1590739432" descr="Une image contenant Graphique, Police, violette, graphism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0489578" name="Image 1650489578" descr="Une image contenant Graphique, Police, violette, graphisme&#10;&#10;Description générée automatiquement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025" cy="5984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D91"/>
    <w:multiLevelType w:val="hybridMultilevel"/>
    <w:tmpl w:val="22F8D6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F1E0A"/>
    <w:multiLevelType w:val="hybridMultilevel"/>
    <w:tmpl w:val="5240C648"/>
    <w:lvl w:ilvl="0" w:tplc="B78AC464">
      <w:start w:val="1"/>
      <w:numFmt w:val="bullet"/>
      <w:lvlText w:val="‐"/>
      <w:lvlJc w:val="left"/>
      <w:pPr>
        <w:ind w:left="720" w:hanging="360"/>
      </w:pPr>
      <w:rPr>
        <w:rFonts w:ascii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9070DD"/>
    <w:multiLevelType w:val="hybridMultilevel"/>
    <w:tmpl w:val="A93A98B8"/>
    <w:lvl w:ilvl="0" w:tplc="83B064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CE4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8F4364"/>
    <w:multiLevelType w:val="hybridMultilevel"/>
    <w:tmpl w:val="D43207A6"/>
    <w:lvl w:ilvl="0" w:tplc="702E2A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407FB9"/>
    <w:multiLevelType w:val="hybridMultilevel"/>
    <w:tmpl w:val="865021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1851597">
    <w:abstractNumId w:val="3"/>
  </w:num>
  <w:num w:numId="2" w16cid:durableId="2085640246">
    <w:abstractNumId w:val="2"/>
  </w:num>
  <w:num w:numId="3" w16cid:durableId="1485271682">
    <w:abstractNumId w:val="1"/>
  </w:num>
  <w:num w:numId="4" w16cid:durableId="609318894">
    <w:abstractNumId w:val="1"/>
  </w:num>
  <w:num w:numId="5" w16cid:durableId="1847818385">
    <w:abstractNumId w:val="4"/>
  </w:num>
  <w:num w:numId="6" w16cid:durableId="1910577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46D"/>
    <w:rsid w:val="00005D47"/>
    <w:rsid w:val="000357A9"/>
    <w:rsid w:val="00035DDE"/>
    <w:rsid w:val="00047A49"/>
    <w:rsid w:val="00050FEF"/>
    <w:rsid w:val="0006229A"/>
    <w:rsid w:val="00075897"/>
    <w:rsid w:val="00076FFB"/>
    <w:rsid w:val="000865A5"/>
    <w:rsid w:val="000903D6"/>
    <w:rsid w:val="000956D2"/>
    <w:rsid w:val="00097468"/>
    <w:rsid w:val="000A39FD"/>
    <w:rsid w:val="000A4C96"/>
    <w:rsid w:val="000A5165"/>
    <w:rsid w:val="000B214C"/>
    <w:rsid w:val="000B5567"/>
    <w:rsid w:val="000C23EF"/>
    <w:rsid w:val="000E1CA8"/>
    <w:rsid w:val="000E4E35"/>
    <w:rsid w:val="000F0103"/>
    <w:rsid w:val="000F5AB0"/>
    <w:rsid w:val="0011065D"/>
    <w:rsid w:val="0011610E"/>
    <w:rsid w:val="00132896"/>
    <w:rsid w:val="001420A4"/>
    <w:rsid w:val="00143D9B"/>
    <w:rsid w:val="0016786D"/>
    <w:rsid w:val="001767E5"/>
    <w:rsid w:val="00187F7D"/>
    <w:rsid w:val="001939E9"/>
    <w:rsid w:val="001B18B2"/>
    <w:rsid w:val="001B6CB1"/>
    <w:rsid w:val="001C5934"/>
    <w:rsid w:val="001F72A0"/>
    <w:rsid w:val="002252BB"/>
    <w:rsid w:val="002254A1"/>
    <w:rsid w:val="00231F4F"/>
    <w:rsid w:val="00245469"/>
    <w:rsid w:val="00253114"/>
    <w:rsid w:val="002757B8"/>
    <w:rsid w:val="00283AD0"/>
    <w:rsid w:val="002868CD"/>
    <w:rsid w:val="00286F12"/>
    <w:rsid w:val="002A246D"/>
    <w:rsid w:val="002B0242"/>
    <w:rsid w:val="002C1A08"/>
    <w:rsid w:val="002C5804"/>
    <w:rsid w:val="002D2BAF"/>
    <w:rsid w:val="002D51A8"/>
    <w:rsid w:val="002E51C6"/>
    <w:rsid w:val="0035113B"/>
    <w:rsid w:val="00360CC7"/>
    <w:rsid w:val="0038668B"/>
    <w:rsid w:val="003A01AB"/>
    <w:rsid w:val="003A31B1"/>
    <w:rsid w:val="003A3C8F"/>
    <w:rsid w:val="003A5F87"/>
    <w:rsid w:val="003B240B"/>
    <w:rsid w:val="003C60DD"/>
    <w:rsid w:val="00401B95"/>
    <w:rsid w:val="00415A0E"/>
    <w:rsid w:val="00425C62"/>
    <w:rsid w:val="004414AD"/>
    <w:rsid w:val="00460B4F"/>
    <w:rsid w:val="00476404"/>
    <w:rsid w:val="004817FD"/>
    <w:rsid w:val="004956A6"/>
    <w:rsid w:val="004964AD"/>
    <w:rsid w:val="004A5E4B"/>
    <w:rsid w:val="004B1FCA"/>
    <w:rsid w:val="004C5EAB"/>
    <w:rsid w:val="004F77B2"/>
    <w:rsid w:val="0050655B"/>
    <w:rsid w:val="00536C4C"/>
    <w:rsid w:val="0055132C"/>
    <w:rsid w:val="00586A71"/>
    <w:rsid w:val="0059180C"/>
    <w:rsid w:val="0059283B"/>
    <w:rsid w:val="005971A5"/>
    <w:rsid w:val="005A74CB"/>
    <w:rsid w:val="005A783E"/>
    <w:rsid w:val="005B2FAC"/>
    <w:rsid w:val="005B5807"/>
    <w:rsid w:val="005B7DE0"/>
    <w:rsid w:val="005D1AAD"/>
    <w:rsid w:val="005D776E"/>
    <w:rsid w:val="005F672F"/>
    <w:rsid w:val="00603F51"/>
    <w:rsid w:val="00613970"/>
    <w:rsid w:val="00615E9F"/>
    <w:rsid w:val="00626C56"/>
    <w:rsid w:val="006363F6"/>
    <w:rsid w:val="00650B91"/>
    <w:rsid w:val="00661748"/>
    <w:rsid w:val="006D0914"/>
    <w:rsid w:val="006D37DC"/>
    <w:rsid w:val="00726D02"/>
    <w:rsid w:val="007332E0"/>
    <w:rsid w:val="00736C76"/>
    <w:rsid w:val="00736CDB"/>
    <w:rsid w:val="00764CA4"/>
    <w:rsid w:val="00785A44"/>
    <w:rsid w:val="007878A5"/>
    <w:rsid w:val="00792C7E"/>
    <w:rsid w:val="007A3361"/>
    <w:rsid w:val="007A59FA"/>
    <w:rsid w:val="007B2D0D"/>
    <w:rsid w:val="00802A41"/>
    <w:rsid w:val="00807960"/>
    <w:rsid w:val="00812227"/>
    <w:rsid w:val="00812461"/>
    <w:rsid w:val="00817B0B"/>
    <w:rsid w:val="0083296C"/>
    <w:rsid w:val="00833656"/>
    <w:rsid w:val="00856010"/>
    <w:rsid w:val="00880B2C"/>
    <w:rsid w:val="00887050"/>
    <w:rsid w:val="008A4812"/>
    <w:rsid w:val="008B74F5"/>
    <w:rsid w:val="008B7B40"/>
    <w:rsid w:val="008C5EED"/>
    <w:rsid w:val="008D015B"/>
    <w:rsid w:val="008D0801"/>
    <w:rsid w:val="008E58F5"/>
    <w:rsid w:val="008F50EB"/>
    <w:rsid w:val="00921022"/>
    <w:rsid w:val="00924360"/>
    <w:rsid w:val="009608AB"/>
    <w:rsid w:val="009636C7"/>
    <w:rsid w:val="00981E4B"/>
    <w:rsid w:val="00982DC5"/>
    <w:rsid w:val="00992754"/>
    <w:rsid w:val="009A5999"/>
    <w:rsid w:val="009D0411"/>
    <w:rsid w:val="009D2310"/>
    <w:rsid w:val="009F099C"/>
    <w:rsid w:val="00A00EC0"/>
    <w:rsid w:val="00A10EEC"/>
    <w:rsid w:val="00A3040C"/>
    <w:rsid w:val="00A30FA1"/>
    <w:rsid w:val="00A352E2"/>
    <w:rsid w:val="00A35F2F"/>
    <w:rsid w:val="00A40023"/>
    <w:rsid w:val="00A44A33"/>
    <w:rsid w:val="00A64F7A"/>
    <w:rsid w:val="00A71140"/>
    <w:rsid w:val="00A934A6"/>
    <w:rsid w:val="00AC533C"/>
    <w:rsid w:val="00AD2EF9"/>
    <w:rsid w:val="00AD36C5"/>
    <w:rsid w:val="00AD7975"/>
    <w:rsid w:val="00B11DBE"/>
    <w:rsid w:val="00B26672"/>
    <w:rsid w:val="00B334C2"/>
    <w:rsid w:val="00B344F7"/>
    <w:rsid w:val="00B4141A"/>
    <w:rsid w:val="00B43B3C"/>
    <w:rsid w:val="00B4665A"/>
    <w:rsid w:val="00B506CE"/>
    <w:rsid w:val="00B6281A"/>
    <w:rsid w:val="00B81534"/>
    <w:rsid w:val="00B87985"/>
    <w:rsid w:val="00BB707E"/>
    <w:rsid w:val="00BD5093"/>
    <w:rsid w:val="00BF1F91"/>
    <w:rsid w:val="00BF7C46"/>
    <w:rsid w:val="00C0342C"/>
    <w:rsid w:val="00C07F2C"/>
    <w:rsid w:val="00C27EA8"/>
    <w:rsid w:val="00C41750"/>
    <w:rsid w:val="00C52DBB"/>
    <w:rsid w:val="00C700A0"/>
    <w:rsid w:val="00C74ED0"/>
    <w:rsid w:val="00C913D5"/>
    <w:rsid w:val="00CD7754"/>
    <w:rsid w:val="00CF2752"/>
    <w:rsid w:val="00D007B9"/>
    <w:rsid w:val="00D011BD"/>
    <w:rsid w:val="00D029E3"/>
    <w:rsid w:val="00D02B7F"/>
    <w:rsid w:val="00D07E5A"/>
    <w:rsid w:val="00D22327"/>
    <w:rsid w:val="00D4774A"/>
    <w:rsid w:val="00D63E0C"/>
    <w:rsid w:val="00D6494C"/>
    <w:rsid w:val="00D660BF"/>
    <w:rsid w:val="00D67DBA"/>
    <w:rsid w:val="00D76883"/>
    <w:rsid w:val="00D83783"/>
    <w:rsid w:val="00DA617E"/>
    <w:rsid w:val="00DA783C"/>
    <w:rsid w:val="00DD7952"/>
    <w:rsid w:val="00DF2E54"/>
    <w:rsid w:val="00DF43BB"/>
    <w:rsid w:val="00DF5DB8"/>
    <w:rsid w:val="00DF7A5F"/>
    <w:rsid w:val="00E50521"/>
    <w:rsid w:val="00E66CCE"/>
    <w:rsid w:val="00E70008"/>
    <w:rsid w:val="00E720E0"/>
    <w:rsid w:val="00E871AB"/>
    <w:rsid w:val="00E94A81"/>
    <w:rsid w:val="00EA0454"/>
    <w:rsid w:val="00EA1D16"/>
    <w:rsid w:val="00EF751F"/>
    <w:rsid w:val="00F139E6"/>
    <w:rsid w:val="00F22C00"/>
    <w:rsid w:val="00F52371"/>
    <w:rsid w:val="00F535DC"/>
    <w:rsid w:val="00F74C69"/>
    <w:rsid w:val="00F81329"/>
    <w:rsid w:val="00F86E5A"/>
    <w:rsid w:val="00F94F9F"/>
    <w:rsid w:val="00FA0144"/>
    <w:rsid w:val="00FC2504"/>
    <w:rsid w:val="00FD71F4"/>
    <w:rsid w:val="00FD7BFD"/>
    <w:rsid w:val="00FE1872"/>
    <w:rsid w:val="00FE1B24"/>
    <w:rsid w:val="00FE5781"/>
    <w:rsid w:val="00FF1D59"/>
    <w:rsid w:val="00FF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5C5FE6"/>
  <w15:chartTrackingRefBased/>
  <w15:docId w15:val="{BF3B84AD-BCAE-43C8-8754-4D1AEE6BE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itre"/>
    <w:qFormat/>
    <w:rsid w:val="009636C7"/>
  </w:style>
  <w:style w:type="paragraph" w:styleId="Titre1">
    <w:name w:val="heading 1"/>
    <w:basedOn w:val="Normal"/>
    <w:next w:val="Normal"/>
    <w:link w:val="Titre1Car"/>
    <w:uiPriority w:val="9"/>
    <w:qFormat/>
    <w:rsid w:val="00B334C2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724886" w:themeColor="accent1" w:themeShade="80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334C2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A57CB8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334C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A57CB8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334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A57CB8" w:themeColor="accent1" w:themeShade="BF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334C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A57CB8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334C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724886" w:themeColor="accent1" w:themeShade="8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334C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24886" w:themeColor="accent1" w:themeShade="8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334C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24886" w:themeColor="accent1" w:themeShade="8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334C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24886" w:themeColor="accent1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2252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2252BB"/>
  </w:style>
  <w:style w:type="paragraph" w:styleId="Pieddepage">
    <w:name w:val="footer"/>
    <w:basedOn w:val="Normal"/>
    <w:link w:val="PieddepageCar"/>
    <w:uiPriority w:val="99"/>
    <w:unhideWhenUsed/>
    <w:rsid w:val="002252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252BB"/>
  </w:style>
  <w:style w:type="character" w:customStyle="1" w:styleId="Titre1Car">
    <w:name w:val="Titre 1 Car"/>
    <w:basedOn w:val="Policepardfaut"/>
    <w:link w:val="Titre1"/>
    <w:uiPriority w:val="9"/>
    <w:rsid w:val="00B334C2"/>
    <w:rPr>
      <w:rFonts w:asciiTheme="majorHAnsi" w:eastAsiaTheme="majorEastAsia" w:hAnsiTheme="majorHAnsi" w:cstheme="majorBidi"/>
      <w:color w:val="724886" w:themeColor="accent1" w:themeShade="80"/>
      <w:sz w:val="36"/>
      <w:szCs w:val="36"/>
    </w:rPr>
  </w:style>
  <w:style w:type="character" w:customStyle="1" w:styleId="Titre2Car">
    <w:name w:val="Titre 2 Car"/>
    <w:basedOn w:val="Policepardfaut"/>
    <w:link w:val="Titre2"/>
    <w:uiPriority w:val="9"/>
    <w:rsid w:val="00B334C2"/>
    <w:rPr>
      <w:rFonts w:asciiTheme="majorHAnsi" w:eastAsiaTheme="majorEastAsia" w:hAnsiTheme="majorHAnsi" w:cstheme="majorBidi"/>
      <w:color w:val="A57CB8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334C2"/>
    <w:rPr>
      <w:rFonts w:asciiTheme="majorHAnsi" w:eastAsiaTheme="majorEastAsia" w:hAnsiTheme="majorHAnsi" w:cstheme="majorBidi"/>
      <w:color w:val="A57CB8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334C2"/>
    <w:rPr>
      <w:rFonts w:asciiTheme="majorHAnsi" w:eastAsiaTheme="majorEastAsia" w:hAnsiTheme="majorHAnsi" w:cstheme="majorBidi"/>
      <w:color w:val="A57CB8" w:themeColor="accent1" w:themeShade="BF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B334C2"/>
    <w:rPr>
      <w:rFonts w:asciiTheme="majorHAnsi" w:eastAsiaTheme="majorEastAsia" w:hAnsiTheme="majorHAnsi" w:cstheme="majorBidi"/>
      <w:caps/>
      <w:color w:val="A57CB8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334C2"/>
    <w:rPr>
      <w:rFonts w:asciiTheme="majorHAnsi" w:eastAsiaTheme="majorEastAsia" w:hAnsiTheme="majorHAnsi" w:cstheme="majorBidi"/>
      <w:i/>
      <w:iCs/>
      <w:caps/>
      <w:color w:val="724886" w:themeColor="accent1" w:themeShade="80"/>
    </w:rPr>
  </w:style>
  <w:style w:type="character" w:customStyle="1" w:styleId="Titre7Car">
    <w:name w:val="Titre 7 Car"/>
    <w:basedOn w:val="Policepardfaut"/>
    <w:link w:val="Titre7"/>
    <w:uiPriority w:val="9"/>
    <w:semiHidden/>
    <w:rsid w:val="00B334C2"/>
    <w:rPr>
      <w:rFonts w:asciiTheme="majorHAnsi" w:eastAsiaTheme="majorEastAsia" w:hAnsiTheme="majorHAnsi" w:cstheme="majorBidi"/>
      <w:b/>
      <w:bCs/>
      <w:color w:val="724886" w:themeColor="accent1" w:themeShade="80"/>
    </w:rPr>
  </w:style>
  <w:style w:type="character" w:customStyle="1" w:styleId="Titre8Car">
    <w:name w:val="Titre 8 Car"/>
    <w:basedOn w:val="Policepardfaut"/>
    <w:link w:val="Titre8"/>
    <w:uiPriority w:val="9"/>
    <w:semiHidden/>
    <w:rsid w:val="00B334C2"/>
    <w:rPr>
      <w:rFonts w:asciiTheme="majorHAnsi" w:eastAsiaTheme="majorEastAsia" w:hAnsiTheme="majorHAnsi" w:cstheme="majorBidi"/>
      <w:b/>
      <w:bCs/>
      <w:i/>
      <w:iCs/>
      <w:color w:val="724886" w:themeColor="accent1" w:themeShade="80"/>
    </w:rPr>
  </w:style>
  <w:style w:type="character" w:customStyle="1" w:styleId="Titre9Car">
    <w:name w:val="Titre 9 Car"/>
    <w:basedOn w:val="Policepardfaut"/>
    <w:link w:val="Titre9"/>
    <w:uiPriority w:val="9"/>
    <w:semiHidden/>
    <w:rsid w:val="00B334C2"/>
    <w:rPr>
      <w:rFonts w:asciiTheme="majorHAnsi" w:eastAsiaTheme="majorEastAsia" w:hAnsiTheme="majorHAnsi" w:cstheme="majorBidi"/>
      <w:i/>
      <w:iCs/>
      <w:color w:val="724886" w:themeColor="accent1" w:themeShade="8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B334C2"/>
    <w:pPr>
      <w:spacing w:line="240" w:lineRule="auto"/>
    </w:pPr>
    <w:rPr>
      <w:b/>
      <w:bCs/>
      <w:smallCaps/>
      <w:color w:val="0A1349" w:themeColor="text2"/>
    </w:rPr>
  </w:style>
  <w:style w:type="paragraph" w:styleId="Titre">
    <w:name w:val="Title"/>
    <w:basedOn w:val="Normal"/>
    <w:next w:val="Normal"/>
    <w:link w:val="TitreCar"/>
    <w:uiPriority w:val="10"/>
    <w:qFormat/>
    <w:rsid w:val="00B334C2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0A1349" w:themeColor="text2"/>
      <w:spacing w:val="-15"/>
      <w:sz w:val="72"/>
      <w:szCs w:val="72"/>
    </w:rPr>
  </w:style>
  <w:style w:type="character" w:customStyle="1" w:styleId="TitreCar">
    <w:name w:val="Titre Car"/>
    <w:basedOn w:val="Policepardfaut"/>
    <w:link w:val="Titre"/>
    <w:uiPriority w:val="10"/>
    <w:rsid w:val="00B334C2"/>
    <w:rPr>
      <w:rFonts w:asciiTheme="majorHAnsi" w:eastAsiaTheme="majorEastAsia" w:hAnsiTheme="majorHAnsi" w:cstheme="majorBidi"/>
      <w:caps/>
      <w:color w:val="0A1349" w:themeColor="text2"/>
      <w:spacing w:val="-15"/>
      <w:sz w:val="72"/>
      <w:szCs w:val="7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334C2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D4C0DD" w:themeColor="accent1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334C2"/>
    <w:rPr>
      <w:rFonts w:asciiTheme="majorHAnsi" w:eastAsiaTheme="majorEastAsia" w:hAnsiTheme="majorHAnsi" w:cstheme="majorBidi"/>
      <w:color w:val="D4C0DD" w:themeColor="accent1"/>
      <w:sz w:val="28"/>
      <w:szCs w:val="28"/>
    </w:rPr>
  </w:style>
  <w:style w:type="character" w:styleId="lev">
    <w:name w:val="Strong"/>
    <w:basedOn w:val="Policepardfaut"/>
    <w:uiPriority w:val="22"/>
    <w:qFormat/>
    <w:rsid w:val="00B334C2"/>
    <w:rPr>
      <w:b/>
      <w:bCs/>
    </w:rPr>
  </w:style>
  <w:style w:type="character" w:styleId="Accentuation">
    <w:name w:val="Emphasis"/>
    <w:basedOn w:val="Policepardfaut"/>
    <w:uiPriority w:val="20"/>
    <w:qFormat/>
    <w:rsid w:val="00B334C2"/>
    <w:rPr>
      <w:i/>
      <w:iCs/>
    </w:rPr>
  </w:style>
  <w:style w:type="paragraph" w:styleId="Sansinterligne">
    <w:name w:val="No Spacing"/>
    <w:uiPriority w:val="1"/>
    <w:qFormat/>
    <w:rsid w:val="00B334C2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B334C2"/>
    <w:pPr>
      <w:spacing w:before="120" w:after="120"/>
      <w:ind w:left="720"/>
    </w:pPr>
    <w:rPr>
      <w:color w:val="0A1349" w:themeColor="text2"/>
      <w:sz w:val="24"/>
      <w:szCs w:val="24"/>
    </w:rPr>
  </w:style>
  <w:style w:type="character" w:customStyle="1" w:styleId="CitationCar">
    <w:name w:val="Citation Car"/>
    <w:basedOn w:val="Policepardfaut"/>
    <w:link w:val="Citation"/>
    <w:uiPriority w:val="29"/>
    <w:rsid w:val="00B334C2"/>
    <w:rPr>
      <w:color w:val="0A1349" w:themeColor="text2"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334C2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0A1349" w:themeColor="text2"/>
      <w:spacing w:val="-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334C2"/>
    <w:rPr>
      <w:rFonts w:asciiTheme="majorHAnsi" w:eastAsiaTheme="majorEastAsia" w:hAnsiTheme="majorHAnsi" w:cstheme="majorBidi"/>
      <w:color w:val="0A1349" w:themeColor="text2"/>
      <w:spacing w:val="-6"/>
      <w:sz w:val="32"/>
      <w:szCs w:val="32"/>
    </w:rPr>
  </w:style>
  <w:style w:type="character" w:styleId="Accentuationlgre">
    <w:name w:val="Subtle Emphasis"/>
    <w:basedOn w:val="Policepardfaut"/>
    <w:uiPriority w:val="19"/>
    <w:qFormat/>
    <w:rsid w:val="00B334C2"/>
    <w:rPr>
      <w:i/>
      <w:iCs/>
      <w:color w:val="1C34CC" w:themeColor="text1" w:themeTint="A6"/>
    </w:rPr>
  </w:style>
  <w:style w:type="character" w:styleId="Accentuationintense">
    <w:name w:val="Intense Emphasis"/>
    <w:basedOn w:val="Policepardfaut"/>
    <w:uiPriority w:val="21"/>
    <w:qFormat/>
    <w:rsid w:val="00B334C2"/>
    <w:rPr>
      <w:b/>
      <w:bCs/>
      <w:i/>
      <w:iCs/>
    </w:rPr>
  </w:style>
  <w:style w:type="character" w:styleId="Rfrencelgre">
    <w:name w:val="Subtle Reference"/>
    <w:basedOn w:val="Policepardfaut"/>
    <w:uiPriority w:val="31"/>
    <w:qFormat/>
    <w:rsid w:val="00B334C2"/>
    <w:rPr>
      <w:smallCaps/>
      <w:color w:val="1C34CC" w:themeColor="text1" w:themeTint="A6"/>
      <w:u w:val="none" w:color="4259E5" w:themeColor="text1" w:themeTint="80"/>
      <w:bdr w:val="none" w:sz="0" w:space="0" w:color="auto"/>
    </w:rPr>
  </w:style>
  <w:style w:type="character" w:styleId="Rfrenceintense">
    <w:name w:val="Intense Reference"/>
    <w:basedOn w:val="Policepardfaut"/>
    <w:uiPriority w:val="32"/>
    <w:qFormat/>
    <w:rsid w:val="00B334C2"/>
    <w:rPr>
      <w:b/>
      <w:bCs/>
      <w:smallCaps/>
      <w:color w:val="0A1349" w:themeColor="text2"/>
      <w:u w:val="single"/>
    </w:rPr>
  </w:style>
  <w:style w:type="character" w:styleId="Titredulivre">
    <w:name w:val="Book Title"/>
    <w:basedOn w:val="Policepardfaut"/>
    <w:uiPriority w:val="33"/>
    <w:qFormat/>
    <w:rsid w:val="00B334C2"/>
    <w:rPr>
      <w:b/>
      <w:bCs/>
      <w:smallCaps/>
      <w:spacing w:val="10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B334C2"/>
    <w:pPr>
      <w:outlineLvl w:val="9"/>
    </w:pPr>
  </w:style>
  <w:style w:type="paragraph" w:customStyle="1" w:styleId="titrecommuniqudepresse">
    <w:name w:val="titre communiqué de presse"/>
    <w:basedOn w:val="Normal"/>
    <w:link w:val="titrecommuniqudepresseCar"/>
    <w:qFormat/>
    <w:rsid w:val="00E70008"/>
    <w:pPr>
      <w:jc w:val="center"/>
    </w:pPr>
    <w:rPr>
      <w:rFonts w:ascii="Montserrat SemiBold" w:eastAsia="Times New Roman" w:hAnsi="Montserrat SemiBold"/>
      <w:color w:val="FFFFFF" w:themeColor="background1"/>
      <w:sz w:val="36"/>
      <w:szCs w:val="36"/>
      <w:bdr w:val="none" w:sz="0" w:space="0" w:color="auto" w:frame="1"/>
      <w:lang w:eastAsia="fr-FR"/>
    </w:rPr>
  </w:style>
  <w:style w:type="paragraph" w:customStyle="1" w:styleId="Date1">
    <w:name w:val="Date1"/>
    <w:basedOn w:val="Normal"/>
    <w:link w:val="dateCar"/>
    <w:qFormat/>
    <w:rsid w:val="0059283B"/>
    <w:pPr>
      <w:jc w:val="right"/>
    </w:pPr>
    <w:rPr>
      <w:rFonts w:ascii="Montserrat" w:eastAsia="Times New Roman" w:hAnsi="Montserrat"/>
      <w:color w:val="0A1349"/>
      <w:sz w:val="20"/>
      <w:szCs w:val="20"/>
      <w:bdr w:val="none" w:sz="0" w:space="0" w:color="auto" w:frame="1"/>
      <w:lang w:eastAsia="fr-FR"/>
    </w:rPr>
  </w:style>
  <w:style w:type="character" w:customStyle="1" w:styleId="titrecommuniqudepresseCar">
    <w:name w:val="titre communiqué de presse Car"/>
    <w:basedOn w:val="Policepardfaut"/>
    <w:link w:val="titrecommuniqudepresse"/>
    <w:rsid w:val="00E70008"/>
    <w:rPr>
      <w:rFonts w:ascii="Montserrat SemiBold" w:eastAsia="Times New Roman" w:hAnsi="Montserrat SemiBold"/>
      <w:color w:val="FFFFFF" w:themeColor="background1"/>
      <w:sz w:val="36"/>
      <w:szCs w:val="36"/>
      <w:bdr w:val="none" w:sz="0" w:space="0" w:color="auto" w:frame="1"/>
      <w:lang w:eastAsia="fr-FR"/>
    </w:rPr>
  </w:style>
  <w:style w:type="paragraph" w:customStyle="1" w:styleId="titre10">
    <w:name w:val="titre 1"/>
    <w:basedOn w:val="Normal"/>
    <w:link w:val="titre1Car0"/>
    <w:qFormat/>
    <w:rsid w:val="0059283B"/>
    <w:rPr>
      <w:rFonts w:ascii="Montserrat SemiBold" w:eastAsia="Times New Roman" w:hAnsi="Montserrat SemiBold"/>
      <w:color w:val="418FDE"/>
      <w:sz w:val="28"/>
      <w:szCs w:val="28"/>
      <w:bdr w:val="none" w:sz="0" w:space="0" w:color="auto" w:frame="1"/>
      <w:lang w:eastAsia="fr-FR"/>
    </w:rPr>
  </w:style>
  <w:style w:type="character" w:customStyle="1" w:styleId="dateCar">
    <w:name w:val="date Car"/>
    <w:basedOn w:val="Policepardfaut"/>
    <w:link w:val="Date1"/>
    <w:rsid w:val="0059283B"/>
    <w:rPr>
      <w:rFonts w:ascii="Montserrat" w:eastAsia="Times New Roman" w:hAnsi="Montserrat"/>
      <w:color w:val="0A1349"/>
      <w:sz w:val="20"/>
      <w:szCs w:val="20"/>
      <w:bdr w:val="none" w:sz="0" w:space="0" w:color="auto" w:frame="1"/>
      <w:lang w:eastAsia="fr-FR"/>
    </w:rPr>
  </w:style>
  <w:style w:type="paragraph" w:customStyle="1" w:styleId="sous-titre0">
    <w:name w:val="sous-titre"/>
    <w:basedOn w:val="Normal"/>
    <w:link w:val="sous-titreCar0"/>
    <w:qFormat/>
    <w:rsid w:val="0059283B"/>
    <w:rPr>
      <w:rFonts w:ascii="Montserrat SemiBold" w:eastAsia="Times New Roman" w:hAnsi="Montserrat SemiBold"/>
      <w:color w:val="13283C"/>
      <w:bdr w:val="none" w:sz="0" w:space="0" w:color="auto" w:frame="1"/>
      <w:lang w:eastAsia="fr-FR"/>
    </w:rPr>
  </w:style>
  <w:style w:type="character" w:customStyle="1" w:styleId="titre1Car0">
    <w:name w:val="titre 1 Car"/>
    <w:basedOn w:val="Policepardfaut"/>
    <w:link w:val="titre10"/>
    <w:rsid w:val="0059283B"/>
    <w:rPr>
      <w:rFonts w:ascii="Montserrat SemiBold" w:eastAsia="Times New Roman" w:hAnsi="Montserrat SemiBold"/>
      <w:color w:val="418FDE"/>
      <w:sz w:val="28"/>
      <w:szCs w:val="28"/>
      <w:bdr w:val="none" w:sz="0" w:space="0" w:color="auto" w:frame="1"/>
      <w:lang w:eastAsia="fr-FR"/>
    </w:rPr>
  </w:style>
  <w:style w:type="paragraph" w:customStyle="1" w:styleId="textecourant">
    <w:name w:val="texte courant"/>
    <w:basedOn w:val="Normal"/>
    <w:link w:val="textecourantCar"/>
    <w:qFormat/>
    <w:rsid w:val="0059283B"/>
    <w:rPr>
      <w:rFonts w:ascii="Montserrat" w:eastAsia="Times New Roman" w:hAnsi="Montserrat"/>
      <w:color w:val="13283C"/>
      <w:sz w:val="18"/>
      <w:szCs w:val="18"/>
      <w:bdr w:val="none" w:sz="0" w:space="0" w:color="auto" w:frame="1"/>
      <w:lang w:eastAsia="fr-FR"/>
    </w:rPr>
  </w:style>
  <w:style w:type="character" w:customStyle="1" w:styleId="sous-titreCar0">
    <w:name w:val="sous-titre Car"/>
    <w:basedOn w:val="Policepardfaut"/>
    <w:link w:val="sous-titre0"/>
    <w:rsid w:val="0059283B"/>
    <w:rPr>
      <w:rFonts w:ascii="Montserrat SemiBold" w:eastAsia="Times New Roman" w:hAnsi="Montserrat SemiBold"/>
      <w:color w:val="13283C"/>
      <w:bdr w:val="none" w:sz="0" w:space="0" w:color="auto" w:frame="1"/>
      <w:lang w:eastAsia="fr-FR"/>
    </w:rPr>
  </w:style>
  <w:style w:type="character" w:customStyle="1" w:styleId="textecourantCar">
    <w:name w:val="texte courant Car"/>
    <w:basedOn w:val="Policepardfaut"/>
    <w:link w:val="textecourant"/>
    <w:rsid w:val="0059283B"/>
    <w:rPr>
      <w:rFonts w:ascii="Montserrat" w:eastAsia="Times New Roman" w:hAnsi="Montserrat"/>
      <w:color w:val="13283C"/>
      <w:sz w:val="18"/>
      <w:szCs w:val="18"/>
      <w:bdr w:val="none" w:sz="0" w:space="0" w:color="auto" w:frame="1"/>
      <w:lang w:eastAsia="fr-FR"/>
    </w:rPr>
  </w:style>
  <w:style w:type="paragraph" w:styleId="Paragraphedeliste">
    <w:name w:val="List Paragraph"/>
    <w:basedOn w:val="Normal"/>
    <w:uiPriority w:val="34"/>
    <w:qFormat/>
    <w:rsid w:val="00143D9B"/>
    <w:pPr>
      <w:spacing w:after="0" w:line="240" w:lineRule="auto"/>
      <w:ind w:left="720"/>
      <w:contextualSpacing/>
    </w:pPr>
    <w:rPr>
      <w:rFonts w:eastAsiaTheme="minorHAnsi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143D9B"/>
    <w:rPr>
      <w:color w:val="7EDDD3" w:themeColor="hyperlink"/>
      <w:u w:val="single"/>
    </w:rPr>
  </w:style>
  <w:style w:type="paragraph" w:customStyle="1" w:styleId="sous-titre1">
    <w:name w:val="sous-titre1"/>
    <w:basedOn w:val="textecourant"/>
    <w:link w:val="sous-titre1Car"/>
    <w:qFormat/>
    <w:rsid w:val="00FE1872"/>
    <w:pPr>
      <w:spacing w:after="0"/>
    </w:pPr>
    <w:rPr>
      <w:rFonts w:ascii="Montserrat SemiBold" w:hAnsi="Montserrat SemiBold"/>
    </w:rPr>
  </w:style>
  <w:style w:type="paragraph" w:customStyle="1" w:styleId="note">
    <w:name w:val="note"/>
    <w:basedOn w:val="Normal"/>
    <w:link w:val="noteCar"/>
    <w:qFormat/>
    <w:rsid w:val="00807960"/>
    <w:pPr>
      <w:jc w:val="both"/>
    </w:pPr>
    <w:rPr>
      <w:rFonts w:ascii="Montserrat" w:hAnsi="Montserrat" w:cs="Arial"/>
      <w:color w:val="418FDE"/>
      <w:sz w:val="16"/>
      <w:szCs w:val="16"/>
    </w:rPr>
  </w:style>
  <w:style w:type="character" w:customStyle="1" w:styleId="sous-titre1Car">
    <w:name w:val="sous-titre1 Car"/>
    <w:basedOn w:val="textecourantCar"/>
    <w:link w:val="sous-titre1"/>
    <w:rsid w:val="00FE1872"/>
    <w:rPr>
      <w:rFonts w:ascii="Montserrat SemiBold" w:eastAsia="Times New Roman" w:hAnsi="Montserrat SemiBold"/>
      <w:color w:val="13283C"/>
      <w:sz w:val="18"/>
      <w:szCs w:val="18"/>
      <w:bdr w:val="none" w:sz="0" w:space="0" w:color="auto" w:frame="1"/>
      <w:lang w:eastAsia="fr-FR"/>
    </w:rPr>
  </w:style>
  <w:style w:type="character" w:customStyle="1" w:styleId="noteCar">
    <w:name w:val="note Car"/>
    <w:basedOn w:val="Policepardfaut"/>
    <w:link w:val="note"/>
    <w:rsid w:val="00807960"/>
    <w:rPr>
      <w:rFonts w:ascii="Montserrat" w:hAnsi="Montserrat" w:cs="Arial"/>
      <w:color w:val="418FDE"/>
      <w:sz w:val="16"/>
      <w:szCs w:val="16"/>
    </w:rPr>
  </w:style>
  <w:style w:type="character" w:styleId="Textedelespacerserv">
    <w:name w:val="Placeholder Text"/>
    <w:uiPriority w:val="99"/>
    <w:semiHidden/>
    <w:rsid w:val="00FE1B24"/>
    <w:rPr>
      <w:color w:val="808080"/>
    </w:rPr>
  </w:style>
  <w:style w:type="character" w:customStyle="1" w:styleId="normaltextrun">
    <w:name w:val="normaltextrun"/>
    <w:basedOn w:val="Policepardfaut"/>
    <w:rsid w:val="00736C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5.png"/></Relationships>
</file>

<file path=word/_rels/header5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5.png"/></Relationships>
</file>

<file path=word/_rels/header7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rtho.ASP\AppData\Local\Microsoft\Windows\INetCache\Content.Outlook\TMBDVPL8\MODELE%20WORD%20POLYVIA%20N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4994340A74D4CD89ACAE098D4701A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A47727F-B4F2-4BFA-92ED-8BFC4DFC6084}"/>
      </w:docPartPr>
      <w:docPartBody>
        <w:p w:rsidR="001F37FA" w:rsidRDefault="005209AE" w:rsidP="005209AE">
          <w:pPr>
            <w:pStyle w:val="94994340A74D4CD89ACAE098D4701AE3"/>
          </w:pPr>
          <w:r>
            <w:rPr>
              <w:rStyle w:val="Textedelespacerserv"/>
            </w:rPr>
            <w:t>Choisissez un élément.</w:t>
          </w:r>
        </w:p>
      </w:docPartBody>
    </w:docPart>
    <w:docPart>
      <w:docPartPr>
        <w:name w:val="E22BA2AD90AB4B90947DDF4400DB368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315AD25-7810-4B95-A384-360ED665C7F2}"/>
      </w:docPartPr>
      <w:docPartBody>
        <w:p w:rsidR="001F37FA" w:rsidRDefault="005209AE" w:rsidP="005209AE">
          <w:pPr>
            <w:pStyle w:val="E22BA2AD90AB4B90947DDF4400DB3683"/>
          </w:pPr>
          <w:r>
            <w:rPr>
              <w:rStyle w:val="Textedelespacerserv"/>
            </w:rPr>
            <w:t>Choisissez un élément.</w:t>
          </w:r>
        </w:p>
      </w:docPartBody>
    </w:docPart>
    <w:docPart>
      <w:docPartPr>
        <w:name w:val="D2BBFE394BC5491F8A2CEFA50466CDC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41611F5-093F-46A1-933C-95150B9BB6C5}"/>
      </w:docPartPr>
      <w:docPartBody>
        <w:p w:rsidR="001F37FA" w:rsidRDefault="005209AE" w:rsidP="005209AE">
          <w:pPr>
            <w:pStyle w:val="D2BBFE394BC5491F8A2CEFA50466CDCF"/>
          </w:pPr>
          <w:r>
            <w:rPr>
              <w:rStyle w:val="Textedelespacerserv"/>
            </w:rPr>
            <w:t>Choisissez un élément.</w:t>
          </w:r>
        </w:p>
      </w:docPartBody>
    </w:docPart>
    <w:docPart>
      <w:docPartPr>
        <w:name w:val="D910F9A84CF846EBB266C81BB1236C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E2B6AD-896E-4FCA-B30E-A3A27D4E9ABA}"/>
      </w:docPartPr>
      <w:docPartBody>
        <w:p w:rsidR="001F37FA" w:rsidRDefault="005209AE" w:rsidP="005209AE">
          <w:pPr>
            <w:pStyle w:val="D910F9A84CF846EBB266C81BB1236C41"/>
          </w:pPr>
          <w:r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Montserrat-Regular">
    <w:altName w:val="Montserra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xend">
    <w:altName w:val="Calibri"/>
    <w:charset w:val="00"/>
    <w:family w:val="auto"/>
    <w:pitch w:val="variable"/>
    <w:sig w:usb0="A00000FF" w:usb1="4000205B" w:usb2="00000000" w:usb3="00000000" w:csb0="000001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4AB"/>
    <w:rsid w:val="00026AB8"/>
    <w:rsid w:val="000865A5"/>
    <w:rsid w:val="000B5567"/>
    <w:rsid w:val="000E46A7"/>
    <w:rsid w:val="001420A4"/>
    <w:rsid w:val="001B18B2"/>
    <w:rsid w:val="001F37FA"/>
    <w:rsid w:val="002B5CB4"/>
    <w:rsid w:val="003A01AB"/>
    <w:rsid w:val="005209AE"/>
    <w:rsid w:val="00643E73"/>
    <w:rsid w:val="00662F4F"/>
    <w:rsid w:val="006D121D"/>
    <w:rsid w:val="00784971"/>
    <w:rsid w:val="007954AB"/>
    <w:rsid w:val="007D12E3"/>
    <w:rsid w:val="008D6212"/>
    <w:rsid w:val="00A71140"/>
    <w:rsid w:val="00B76628"/>
    <w:rsid w:val="00BD21AE"/>
    <w:rsid w:val="00CF6BD7"/>
    <w:rsid w:val="00D938F2"/>
    <w:rsid w:val="00DC6D33"/>
    <w:rsid w:val="00F139E6"/>
    <w:rsid w:val="00F5642C"/>
    <w:rsid w:val="00F74C69"/>
    <w:rsid w:val="00FF5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5209AE"/>
  </w:style>
  <w:style w:type="paragraph" w:customStyle="1" w:styleId="94994340A74D4CD89ACAE098D4701AE3">
    <w:name w:val="94994340A74D4CD89ACAE098D4701AE3"/>
    <w:rsid w:val="005209A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22BA2AD90AB4B90947DDF4400DB3683">
    <w:name w:val="E22BA2AD90AB4B90947DDF4400DB3683"/>
    <w:rsid w:val="005209A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2BBFE394BC5491F8A2CEFA50466CDCF">
    <w:name w:val="D2BBFE394BC5491F8A2CEFA50466CDCF"/>
    <w:rsid w:val="005209A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910F9A84CF846EBB266C81BB1236C41">
    <w:name w:val="D910F9A84CF846EBB266C81BB1236C41"/>
    <w:rsid w:val="005209AE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POLYVIA VIA">
      <a:dk1>
        <a:srgbClr val="0A1349"/>
      </a:dk1>
      <a:lt1>
        <a:srgbClr val="FFFFFF"/>
      </a:lt1>
      <a:dk2>
        <a:srgbClr val="0A1349"/>
      </a:dk2>
      <a:lt2>
        <a:srgbClr val="E7E6E6"/>
      </a:lt2>
      <a:accent1>
        <a:srgbClr val="D4C0DD"/>
      </a:accent1>
      <a:accent2>
        <a:srgbClr val="FFCE44"/>
      </a:accent2>
      <a:accent3>
        <a:srgbClr val="7EDDD3"/>
      </a:accent3>
      <a:accent4>
        <a:srgbClr val="FF6A39"/>
      </a:accent4>
      <a:accent5>
        <a:srgbClr val="418FDE"/>
      </a:accent5>
      <a:accent6>
        <a:srgbClr val="0A1349"/>
      </a:accent6>
      <a:hlink>
        <a:srgbClr val="7EDDD3"/>
      </a:hlink>
      <a:folHlink>
        <a:srgbClr val="D4C0D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DE58C1AC7A014382E015DB5EAB19AD" ma:contentTypeVersion="6" ma:contentTypeDescription="Crée un document." ma:contentTypeScope="" ma:versionID="e8916a3fcb05150e3f963fac544b8d5e">
  <xsd:schema xmlns:xsd="http://www.w3.org/2001/XMLSchema" xmlns:xs="http://www.w3.org/2001/XMLSchema" xmlns:p="http://schemas.microsoft.com/office/2006/metadata/properties" xmlns:ns2="66a4b3e3-e121-486b-9b32-e0c7bd619c0a" xmlns:ns3="f6511c28-c3ec-419e-8e59-e0da65b1b03c" targetNamespace="http://schemas.microsoft.com/office/2006/metadata/properties" ma:root="true" ma:fieldsID="09a6b11ee54e2acf2da87cb297d8bcd7" ns2:_="" ns3:_="">
    <xsd:import namespace="66a4b3e3-e121-486b-9b32-e0c7bd619c0a"/>
    <xsd:import namespace="f6511c28-c3ec-419e-8e59-e0da65b1b0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4b3e3-e121-486b-9b32-e0c7bd619c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11c28-c3ec-419e-8e59-e0da65b1b03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C947B8-3951-459A-A20A-F61C7BF51C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98B615-E6C3-4384-8CE9-E40055A14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a4b3e3-e121-486b-9b32-e0c7bd619c0a"/>
    <ds:schemaRef ds:uri="f6511c28-c3ec-419e-8e59-e0da65b1b0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670B7A-C789-44A0-9231-7B947144AF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E53DE0-01C4-4D1A-A4A2-4CD410BD89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MODELE WORD POLYVIA N1</Template>
  <TotalTime>4</TotalTime>
  <Pages>4</Pages>
  <Words>448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BERTHO Alizée (Plasti Ouest)</dc:creator>
  <cp:keywords/>
  <dc:description/>
  <cp:lastModifiedBy>LESCURE Fabrice</cp:lastModifiedBy>
  <cp:revision>4</cp:revision>
  <dcterms:created xsi:type="dcterms:W3CDTF">2025-09-11T15:18:00Z</dcterms:created>
  <dcterms:modified xsi:type="dcterms:W3CDTF">2025-09-17T10:22:00Z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0x01010085DE58C1AC7A014382E015DB5EAB19AD</vt:lpwstr>
  </property>
  <property fmtid="{D5CDD505-2E9C-101B-9397-08002B2CF9AE}" pid="3" name="MediaServiceImageTags">
    <vt:lpwstr/>
  </property>
  <property fmtid="{D5CDD505-2E9C-101B-9397-08002B2CF9AE}" pid="4" name="Order">
    <vt:r8>2522900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